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EAC85" w14:textId="77777777" w:rsidR="00204EB9" w:rsidRDefault="00204EB9">
      <w:pPr>
        <w:tabs>
          <w:tab w:val="right" w:leader="dot" w:pos="9781"/>
        </w:tabs>
        <w:spacing w:line="14" w:lineRule="auto"/>
        <w:rPr>
          <w:rFonts w:ascii="TheSansCorrespondence" w:hAnsi="TheSansCorrespondence"/>
        </w:rPr>
      </w:pPr>
      <w:bookmarkStart w:id="0" w:name="_Toc474840444"/>
    </w:p>
    <w:bookmarkEnd w:id="0"/>
    <w:p w14:paraId="32BD2729" w14:textId="77777777" w:rsidR="00BE4089" w:rsidRDefault="00BE4089" w:rsidP="004331F8"/>
    <w:p w14:paraId="1D941641" w14:textId="77777777" w:rsidR="00CF5460" w:rsidRDefault="00CF5460" w:rsidP="00CF5460">
      <w:pPr>
        <w:jc w:val="center"/>
      </w:pPr>
    </w:p>
    <w:p w14:paraId="55268498" w14:textId="77777777" w:rsidR="00CF5460" w:rsidRDefault="00CF5460" w:rsidP="00CF5460">
      <w:pPr>
        <w:jc w:val="center"/>
      </w:pPr>
    </w:p>
    <w:p w14:paraId="41B991E9" w14:textId="77777777" w:rsidR="00CF5460" w:rsidRDefault="00CF5460" w:rsidP="00CF5460">
      <w:pPr>
        <w:jc w:val="center"/>
      </w:pPr>
    </w:p>
    <w:p w14:paraId="071F778E" w14:textId="77777777" w:rsidR="00CF5460" w:rsidRDefault="00CF5460" w:rsidP="00CF5460">
      <w:pPr>
        <w:jc w:val="center"/>
      </w:pPr>
    </w:p>
    <w:p w14:paraId="5D3A493E" w14:textId="081A341C" w:rsidR="00CF5460" w:rsidRDefault="00245AA1" w:rsidP="00CF5460">
      <w:pPr>
        <w:jc w:val="center"/>
      </w:pPr>
      <w:r>
        <w:rPr>
          <w:rFonts w:ascii="TheSansCorrespondence" w:hAnsi="TheSansCorrespondence" w:cs="Arial"/>
          <w:b/>
          <w:noProof/>
          <w:sz w:val="28"/>
          <w:szCs w:val="28"/>
        </w:rPr>
        <w:drawing>
          <wp:inline distT="0" distB="0" distL="0" distR="0" wp14:anchorId="704DD99B" wp14:editId="75A206EE">
            <wp:extent cx="3142830" cy="1050303"/>
            <wp:effectExtent l="0" t="0" r="63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402" cy="1098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8B461" w14:textId="77777777" w:rsidR="00CF5460" w:rsidRDefault="00CF5460" w:rsidP="00CF5460">
      <w:pPr>
        <w:jc w:val="center"/>
      </w:pPr>
    </w:p>
    <w:p w14:paraId="6ECCB372" w14:textId="77777777" w:rsidR="00CF5460" w:rsidRDefault="00CF5460" w:rsidP="00CF5460">
      <w:pPr>
        <w:jc w:val="center"/>
      </w:pPr>
    </w:p>
    <w:p w14:paraId="3E0CFDD2" w14:textId="77777777" w:rsidR="00CF5460" w:rsidRDefault="00CF5460" w:rsidP="00CF5460">
      <w:pPr>
        <w:jc w:val="center"/>
      </w:pPr>
    </w:p>
    <w:p w14:paraId="26C96522" w14:textId="77777777" w:rsidR="00245AA1" w:rsidRDefault="00245AA1" w:rsidP="00CF5460">
      <w:pPr>
        <w:jc w:val="center"/>
        <w:rPr>
          <w:b/>
          <w:sz w:val="36"/>
          <w:szCs w:val="36"/>
        </w:rPr>
      </w:pPr>
    </w:p>
    <w:p w14:paraId="14093C18" w14:textId="77777777" w:rsidR="00245AA1" w:rsidRDefault="00245AA1" w:rsidP="00CF5460">
      <w:pPr>
        <w:jc w:val="center"/>
        <w:rPr>
          <w:b/>
          <w:sz w:val="36"/>
          <w:szCs w:val="36"/>
        </w:rPr>
      </w:pPr>
    </w:p>
    <w:p w14:paraId="1372403A" w14:textId="173980A7" w:rsidR="00CF5460" w:rsidRDefault="00CF5460" w:rsidP="00CF5460">
      <w:pPr>
        <w:jc w:val="center"/>
        <w:rPr>
          <w:b/>
          <w:sz w:val="36"/>
          <w:szCs w:val="36"/>
        </w:rPr>
      </w:pPr>
      <w:r w:rsidRPr="00CF5460">
        <w:rPr>
          <w:b/>
          <w:sz w:val="36"/>
          <w:szCs w:val="36"/>
        </w:rPr>
        <w:t xml:space="preserve">INFORME </w:t>
      </w:r>
      <w:r w:rsidR="00252E1F">
        <w:rPr>
          <w:b/>
          <w:sz w:val="36"/>
          <w:szCs w:val="36"/>
        </w:rPr>
        <w:t>INSONORIZACION</w:t>
      </w:r>
      <w:r w:rsidR="00FD0484">
        <w:rPr>
          <w:b/>
          <w:sz w:val="36"/>
          <w:szCs w:val="36"/>
        </w:rPr>
        <w:t xml:space="preserve"> </w:t>
      </w:r>
    </w:p>
    <w:p w14:paraId="2116A9DE" w14:textId="3731FCE5" w:rsidR="00F02F88" w:rsidRDefault="00252E1F" w:rsidP="00CF546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ARICA V</w:t>
      </w:r>
    </w:p>
    <w:p w14:paraId="7D7F7758" w14:textId="77777777" w:rsidR="00CF5460" w:rsidRDefault="00CF5460" w:rsidP="00F02F88">
      <w:pPr>
        <w:jc w:val="center"/>
      </w:pPr>
    </w:p>
    <w:p w14:paraId="1E127909" w14:textId="77777777" w:rsidR="00CF5460" w:rsidRDefault="00CF5460" w:rsidP="004331F8"/>
    <w:p w14:paraId="45BA10BB" w14:textId="051FBC76" w:rsidR="00CF5460" w:rsidRDefault="00CF5460" w:rsidP="004331F8"/>
    <w:p w14:paraId="2D8DA61A" w14:textId="2E2A05DE" w:rsidR="00245AA1" w:rsidRDefault="00245AA1" w:rsidP="004331F8"/>
    <w:p w14:paraId="1D2FE7FF" w14:textId="51E3ED04" w:rsidR="00245AA1" w:rsidRDefault="00245AA1" w:rsidP="004331F8"/>
    <w:p w14:paraId="300881F4" w14:textId="77777777" w:rsidR="00245AA1" w:rsidRDefault="00245AA1" w:rsidP="004331F8"/>
    <w:p w14:paraId="0E20B432" w14:textId="77777777" w:rsidR="00CF5460" w:rsidRDefault="00CF5460" w:rsidP="004331F8"/>
    <w:p w14:paraId="17ADA8F9" w14:textId="519CFD3A" w:rsidR="00CF5460" w:rsidRDefault="00CF5460" w:rsidP="00864021">
      <w:pPr>
        <w:jc w:val="center"/>
      </w:pPr>
    </w:p>
    <w:p w14:paraId="7C3824E1" w14:textId="42786505" w:rsidR="00CF5460" w:rsidRDefault="00CF5460" w:rsidP="00C7080A">
      <w:pPr>
        <w:jc w:val="center"/>
      </w:pPr>
    </w:p>
    <w:p w14:paraId="10EBD66F" w14:textId="08E2911F" w:rsidR="00CF5460" w:rsidRDefault="00CF5460" w:rsidP="004331F8"/>
    <w:p w14:paraId="428E1C31" w14:textId="77777777" w:rsidR="00CF5460" w:rsidRDefault="00CF5460" w:rsidP="004331F8"/>
    <w:p w14:paraId="60DC62A9" w14:textId="77777777" w:rsidR="00CF5460" w:rsidRDefault="00CF5460" w:rsidP="004331F8"/>
    <w:p w14:paraId="01C1C597" w14:textId="77777777" w:rsidR="00CF5460" w:rsidRDefault="00CF5460" w:rsidP="004331F8"/>
    <w:p w14:paraId="01C5DD51" w14:textId="77777777" w:rsidR="00CF5460" w:rsidRDefault="00CF5460" w:rsidP="004331F8"/>
    <w:p w14:paraId="1EC82D65" w14:textId="0EAB8153" w:rsidR="00CF5460" w:rsidRDefault="00CF5460" w:rsidP="004331F8"/>
    <w:p w14:paraId="648D0C2A" w14:textId="020745FA" w:rsidR="00245AA1" w:rsidRDefault="00245AA1" w:rsidP="004331F8"/>
    <w:p w14:paraId="6C1427F6" w14:textId="5C4E05A6" w:rsidR="00245AA1" w:rsidRDefault="00245AA1" w:rsidP="004331F8"/>
    <w:p w14:paraId="383B96D5" w14:textId="611647F0" w:rsidR="00245AA1" w:rsidRDefault="00245AA1" w:rsidP="004331F8"/>
    <w:p w14:paraId="2ED2A4DF" w14:textId="620BBAF4" w:rsidR="00245AA1" w:rsidRDefault="00245AA1" w:rsidP="004331F8"/>
    <w:p w14:paraId="77100877" w14:textId="3D21B7AA" w:rsidR="00245AA1" w:rsidRDefault="00245AA1" w:rsidP="004331F8"/>
    <w:p w14:paraId="518FC71A" w14:textId="13D62231" w:rsidR="00245AA1" w:rsidRDefault="00245AA1" w:rsidP="004331F8"/>
    <w:p w14:paraId="18EA5AF0" w14:textId="77777777" w:rsidR="00245AA1" w:rsidRDefault="00245AA1" w:rsidP="004331F8"/>
    <w:p w14:paraId="6EC52FCA" w14:textId="77777777" w:rsidR="00CF5460" w:rsidRDefault="00CF5460" w:rsidP="004331F8"/>
    <w:p w14:paraId="003F1897" w14:textId="77777777" w:rsidR="00864021" w:rsidRPr="00864021" w:rsidRDefault="00864021" w:rsidP="00864021"/>
    <w:p w14:paraId="7F5155B1" w14:textId="77777777" w:rsidR="00D5532C" w:rsidRPr="006C570B" w:rsidRDefault="00D5532C" w:rsidP="00D5532C">
      <w:pPr>
        <w:pStyle w:val="Ttulo2"/>
        <w:rPr>
          <w:i w:val="0"/>
          <w:sz w:val="28"/>
          <w:szCs w:val="28"/>
        </w:rPr>
      </w:pPr>
      <w:r w:rsidRPr="006C570B">
        <w:rPr>
          <w:i w:val="0"/>
          <w:sz w:val="28"/>
          <w:szCs w:val="28"/>
        </w:rPr>
        <w:lastRenderedPageBreak/>
        <w:t>Resumen Ejecutivo</w:t>
      </w:r>
    </w:p>
    <w:p w14:paraId="27DB84A7" w14:textId="77777777" w:rsidR="00D5532C" w:rsidRPr="00992322" w:rsidRDefault="00992322" w:rsidP="00FD0484">
      <w:pPr>
        <w:pStyle w:val="Textoindependiente3"/>
        <w:ind w:left="1134"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ab/>
      </w:r>
    </w:p>
    <w:p w14:paraId="64BB051A" w14:textId="77777777" w:rsidR="00CA62ED" w:rsidRPr="008D5631" w:rsidRDefault="00CA62ED" w:rsidP="00E07060">
      <w:pPr>
        <w:pStyle w:val="Ttulo2"/>
        <w:ind w:hanging="9"/>
        <w:rPr>
          <w:rFonts w:cs="Arial"/>
          <w:i w:val="0"/>
          <w:szCs w:val="24"/>
          <w:u w:val="single"/>
        </w:rPr>
      </w:pPr>
      <w:r w:rsidRPr="008D5631">
        <w:rPr>
          <w:rFonts w:cs="Arial"/>
          <w:i w:val="0"/>
          <w:szCs w:val="24"/>
          <w:u w:val="single"/>
        </w:rPr>
        <w:t>Proyecto:</w:t>
      </w:r>
    </w:p>
    <w:p w14:paraId="75BF9B5F" w14:textId="77777777" w:rsidR="001377D1" w:rsidRDefault="001377D1" w:rsidP="00D17261">
      <w:pPr>
        <w:pStyle w:val="Textoindependiente3"/>
        <w:ind w:right="51" w:firstLine="1418"/>
        <w:rPr>
          <w:sz w:val="24"/>
          <w:szCs w:val="24"/>
          <w:lang w:val="es-CL"/>
        </w:rPr>
      </w:pPr>
    </w:p>
    <w:p w14:paraId="52B87F0D" w14:textId="5BBC7DBB" w:rsidR="00CA62ED" w:rsidRDefault="0098137F" w:rsidP="00FD0484">
      <w:pPr>
        <w:pStyle w:val="Textoindependiente3"/>
        <w:ind w:right="51" w:firstLine="1418"/>
        <w:rPr>
          <w:sz w:val="24"/>
          <w:szCs w:val="24"/>
          <w:lang w:val="es-CL"/>
        </w:rPr>
      </w:pPr>
      <w:proofErr w:type="spellStart"/>
      <w:r>
        <w:rPr>
          <w:sz w:val="24"/>
          <w:szCs w:val="24"/>
          <w:lang w:val="es-CL"/>
        </w:rPr>
        <w:t>Implementacion</w:t>
      </w:r>
      <w:proofErr w:type="spellEnd"/>
      <w:r>
        <w:rPr>
          <w:sz w:val="24"/>
          <w:szCs w:val="24"/>
          <w:lang w:val="es-CL"/>
        </w:rPr>
        <w:t xml:space="preserve"> de Insonorización</w:t>
      </w:r>
      <w:r w:rsidR="00252E1F">
        <w:rPr>
          <w:sz w:val="24"/>
          <w:szCs w:val="24"/>
          <w:lang w:val="es-CL"/>
        </w:rPr>
        <w:t xml:space="preserve"> Arica V</w:t>
      </w:r>
      <w:r w:rsidR="00245AA1">
        <w:rPr>
          <w:sz w:val="24"/>
          <w:szCs w:val="24"/>
          <w:lang w:val="es-CL"/>
        </w:rPr>
        <w:t>.</w:t>
      </w:r>
    </w:p>
    <w:p w14:paraId="69305402" w14:textId="77777777" w:rsidR="00245AA1" w:rsidRDefault="00245AA1" w:rsidP="00FD0484">
      <w:pPr>
        <w:pStyle w:val="Textoindependiente3"/>
        <w:ind w:right="51" w:firstLine="1418"/>
        <w:rPr>
          <w:sz w:val="24"/>
          <w:szCs w:val="24"/>
          <w:lang w:val="es-CL"/>
        </w:rPr>
      </w:pPr>
    </w:p>
    <w:p w14:paraId="0AEEF329" w14:textId="77777777" w:rsidR="00D5532C" w:rsidRDefault="00D5532C" w:rsidP="006C570B">
      <w:pPr>
        <w:pStyle w:val="Ttulo2"/>
        <w:ind w:hanging="9"/>
        <w:rPr>
          <w:rFonts w:cs="Arial"/>
          <w:i w:val="0"/>
          <w:szCs w:val="24"/>
          <w:u w:val="single"/>
        </w:rPr>
      </w:pPr>
      <w:r w:rsidRPr="00CA62ED">
        <w:rPr>
          <w:rFonts w:cs="Arial"/>
          <w:i w:val="0"/>
          <w:szCs w:val="24"/>
          <w:u w:val="single"/>
        </w:rPr>
        <w:t xml:space="preserve">Alcance </w:t>
      </w:r>
      <w:r w:rsidR="001371F4" w:rsidRPr="00CA62ED">
        <w:rPr>
          <w:rFonts w:cs="Arial"/>
          <w:i w:val="0"/>
          <w:szCs w:val="24"/>
          <w:u w:val="single"/>
        </w:rPr>
        <w:t>global</w:t>
      </w:r>
      <w:r w:rsidR="001371F4">
        <w:rPr>
          <w:rFonts w:cs="Arial"/>
          <w:i w:val="0"/>
          <w:szCs w:val="24"/>
          <w:u w:val="single"/>
        </w:rPr>
        <w:t>:</w:t>
      </w:r>
    </w:p>
    <w:p w14:paraId="0BF332C8" w14:textId="77777777" w:rsidR="00E91E02" w:rsidRDefault="00E91E02" w:rsidP="00E91E02"/>
    <w:p w14:paraId="0BEFCFB1" w14:textId="7F3C56EC" w:rsidR="0061579C" w:rsidRDefault="00966669" w:rsidP="00966669">
      <w:pPr>
        <w:pStyle w:val="Textoindependiente3"/>
        <w:numPr>
          <w:ilvl w:val="0"/>
          <w:numId w:val="25"/>
        </w:numPr>
        <w:ind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 xml:space="preserve">Se </w:t>
      </w:r>
      <w:r w:rsidR="00252E1F">
        <w:rPr>
          <w:rFonts w:cs="Arial"/>
          <w:sz w:val="24"/>
          <w:szCs w:val="24"/>
          <w:lang w:val="es-CL"/>
        </w:rPr>
        <w:t>realiza montaje de barrera acústica en base a paneles de muro acústicos MEC WA con núcleo de lana de roca, lamina interna microperforada.</w:t>
      </w:r>
    </w:p>
    <w:p w14:paraId="48DF9FD5" w14:textId="65B1D71D" w:rsidR="00252E1F" w:rsidRDefault="00252E1F" w:rsidP="00966669">
      <w:pPr>
        <w:pStyle w:val="Textoindependiente3"/>
        <w:numPr>
          <w:ilvl w:val="0"/>
          <w:numId w:val="25"/>
        </w:numPr>
        <w:ind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>Se realiza montaje de confinamiento acústico de grupo electrógeno, en base a paneles MEC WA.</w:t>
      </w:r>
    </w:p>
    <w:p w14:paraId="3D1B1D45" w14:textId="06665F91" w:rsidR="00252E1F" w:rsidRDefault="00252E1F" w:rsidP="00966669">
      <w:pPr>
        <w:pStyle w:val="Textoindependiente3"/>
        <w:numPr>
          <w:ilvl w:val="0"/>
          <w:numId w:val="25"/>
        </w:numPr>
        <w:ind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 xml:space="preserve">Se realiza montaje de filtros </w:t>
      </w:r>
      <w:proofErr w:type="spellStart"/>
      <w:r>
        <w:rPr>
          <w:rFonts w:cs="Arial"/>
          <w:sz w:val="24"/>
          <w:szCs w:val="24"/>
          <w:lang w:val="es-CL"/>
        </w:rPr>
        <w:t>louvers</w:t>
      </w:r>
      <w:proofErr w:type="spellEnd"/>
      <w:r>
        <w:rPr>
          <w:rFonts w:cs="Arial"/>
          <w:sz w:val="24"/>
          <w:szCs w:val="24"/>
          <w:lang w:val="es-CL"/>
        </w:rPr>
        <w:t xml:space="preserve"> para entrada de aire de grupo generador.</w:t>
      </w:r>
    </w:p>
    <w:p w14:paraId="206CFC65" w14:textId="0BAD2758" w:rsidR="00252E1F" w:rsidRDefault="00252E1F" w:rsidP="00966669">
      <w:pPr>
        <w:pStyle w:val="Textoindependiente3"/>
        <w:numPr>
          <w:ilvl w:val="0"/>
          <w:numId w:val="25"/>
        </w:numPr>
        <w:ind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 xml:space="preserve">Se realiza montaje de </w:t>
      </w:r>
      <w:proofErr w:type="spellStart"/>
      <w:r>
        <w:rPr>
          <w:rFonts w:cs="Arial"/>
          <w:sz w:val="24"/>
          <w:szCs w:val="24"/>
          <w:lang w:val="es-CL"/>
        </w:rPr>
        <w:t>splitter</w:t>
      </w:r>
      <w:proofErr w:type="spellEnd"/>
      <w:r>
        <w:rPr>
          <w:rFonts w:cs="Arial"/>
          <w:sz w:val="24"/>
          <w:szCs w:val="24"/>
          <w:lang w:val="es-CL"/>
        </w:rPr>
        <w:t xml:space="preserve"> acústico para salida de aire de grupo generador.</w:t>
      </w:r>
    </w:p>
    <w:p w14:paraId="426A69BC" w14:textId="515D7F15" w:rsidR="00252E1F" w:rsidRDefault="00252E1F" w:rsidP="00966669">
      <w:pPr>
        <w:pStyle w:val="Textoindependiente3"/>
        <w:numPr>
          <w:ilvl w:val="0"/>
          <w:numId w:val="25"/>
        </w:numPr>
        <w:ind w:right="51"/>
        <w:rPr>
          <w:rFonts w:cs="Arial"/>
          <w:sz w:val="24"/>
          <w:szCs w:val="24"/>
          <w:lang w:val="es-CL"/>
        </w:rPr>
      </w:pPr>
      <w:r>
        <w:rPr>
          <w:rFonts w:cs="Arial"/>
          <w:sz w:val="24"/>
          <w:szCs w:val="24"/>
          <w:lang w:val="es-CL"/>
        </w:rPr>
        <w:t>Se realiza montaje de silenciador de escape de gases adicional para grupo generador.</w:t>
      </w:r>
    </w:p>
    <w:p w14:paraId="0AE11B47" w14:textId="77777777" w:rsidR="00252E1F" w:rsidRPr="00966669" w:rsidRDefault="00252E1F" w:rsidP="00252E1F">
      <w:pPr>
        <w:pStyle w:val="Textoindependiente3"/>
        <w:ind w:right="51"/>
        <w:rPr>
          <w:rFonts w:cs="Arial"/>
          <w:sz w:val="24"/>
          <w:szCs w:val="24"/>
          <w:lang w:val="es-CL"/>
        </w:rPr>
      </w:pPr>
    </w:p>
    <w:p w14:paraId="09FF7326" w14:textId="77777777" w:rsidR="0061579C" w:rsidRDefault="0061579C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27F134F9" w14:textId="77777777" w:rsidR="0061579C" w:rsidRDefault="0061579C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6B8A08D3" w14:textId="77777777" w:rsidR="0061579C" w:rsidRDefault="0061579C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298174B9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6667B09A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32EEE428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11B38EB4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30763D66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431E39C3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799AC128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40F11B22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7CAACE13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3FB0B03B" w14:textId="7E13D233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5973E9EF" w14:textId="4EE255F5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5C087391" w14:textId="4B465A2A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64FDEAF3" w14:textId="7C2B697B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287A8188" w14:textId="7EC7FCF8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5940A9A2" w14:textId="20B8894A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6277A2C3" w14:textId="77777777" w:rsidR="00245AA1" w:rsidRDefault="00245AA1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78658EB0" w14:textId="77777777" w:rsidR="00F02F88" w:rsidRDefault="00F02F88" w:rsidP="0061579C">
      <w:pPr>
        <w:pStyle w:val="Textoindependiente3"/>
        <w:ind w:left="1080" w:right="51"/>
        <w:rPr>
          <w:rFonts w:cs="Arial"/>
          <w:sz w:val="24"/>
          <w:szCs w:val="24"/>
          <w:lang w:val="es-CL"/>
        </w:rPr>
      </w:pPr>
    </w:p>
    <w:p w14:paraId="072AAC8A" w14:textId="77777777" w:rsidR="006F5C5F" w:rsidRPr="00A316A5" w:rsidRDefault="006F5C5F" w:rsidP="006F5C5F">
      <w:pPr>
        <w:pStyle w:val="Textoindependiente3"/>
        <w:ind w:right="51"/>
        <w:jc w:val="center"/>
        <w:rPr>
          <w:rFonts w:cs="Arial"/>
          <w:b/>
          <w:sz w:val="28"/>
          <w:szCs w:val="28"/>
        </w:rPr>
      </w:pPr>
      <w:r w:rsidRPr="00A316A5">
        <w:rPr>
          <w:rFonts w:cs="Arial"/>
          <w:b/>
          <w:sz w:val="28"/>
          <w:szCs w:val="28"/>
        </w:rPr>
        <w:lastRenderedPageBreak/>
        <w:t>Resumen fotográfico</w:t>
      </w:r>
    </w:p>
    <w:p w14:paraId="0B29D1D9" w14:textId="77777777" w:rsidR="006F5C5F" w:rsidRPr="00D5532C" w:rsidRDefault="006F5C5F" w:rsidP="006F5C5F">
      <w:pPr>
        <w:pStyle w:val="Textoindependiente3"/>
        <w:ind w:right="51"/>
        <w:rPr>
          <w:rFonts w:cs="Arial"/>
          <w:sz w:val="24"/>
          <w:szCs w:val="24"/>
        </w:rPr>
      </w:pPr>
    </w:p>
    <w:tbl>
      <w:tblPr>
        <w:tblStyle w:val="Tablaconcuadrcula"/>
        <w:tblW w:w="9625" w:type="dxa"/>
        <w:jc w:val="center"/>
        <w:tblLook w:val="04A0" w:firstRow="1" w:lastRow="0" w:firstColumn="1" w:lastColumn="0" w:noHBand="0" w:noVBand="1"/>
      </w:tblPr>
      <w:tblGrid>
        <w:gridCol w:w="4399"/>
        <w:gridCol w:w="5226"/>
      </w:tblGrid>
      <w:tr w:rsidR="008F7951" w14:paraId="34E73FD0" w14:textId="77777777" w:rsidTr="008F7951">
        <w:trPr>
          <w:trHeight w:val="3812"/>
          <w:jc w:val="center"/>
        </w:trPr>
        <w:tc>
          <w:tcPr>
            <w:tcW w:w="4810" w:type="dxa"/>
          </w:tcPr>
          <w:p w14:paraId="5E642FA5" w14:textId="2FDB2283" w:rsidR="006F5C5F" w:rsidRDefault="00252E1F" w:rsidP="00066DE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48A2E21D" wp14:editId="1711CAD4">
                  <wp:extent cx="1581150" cy="2550600"/>
                  <wp:effectExtent l="0" t="0" r="0" b="254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84"/>
                          <a:stretch/>
                        </pic:blipFill>
                        <pic:spPr bwMode="auto">
                          <a:xfrm>
                            <a:off x="0" y="0"/>
                            <a:ext cx="1589033" cy="2563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A64D40F" w14:textId="77777777" w:rsidR="00252E1F" w:rsidRDefault="00252E1F" w:rsidP="00066DE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556B155C" w14:textId="77777777" w:rsidR="00252E1F" w:rsidRDefault="00252E1F" w:rsidP="00066DE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35D1EA40" w14:textId="77777777" w:rsidR="00252E1F" w:rsidRDefault="00252E1F" w:rsidP="00066DE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1662641F" w14:textId="77777777" w:rsidR="00252E1F" w:rsidRDefault="00252E1F" w:rsidP="00066DE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4484C786" w14:textId="5114648D" w:rsidR="006F5C5F" w:rsidRDefault="00252E1F" w:rsidP="00066DE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5E7CEFC5" wp14:editId="06A4167E">
                  <wp:extent cx="2416606" cy="1359443"/>
                  <wp:effectExtent l="0" t="0" r="317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311" cy="136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7951" w:rsidRPr="00365DF6" w14:paraId="3D4A943B" w14:textId="77777777" w:rsidTr="008F7951">
        <w:trPr>
          <w:trHeight w:val="544"/>
          <w:jc w:val="center"/>
        </w:trPr>
        <w:tc>
          <w:tcPr>
            <w:tcW w:w="4810" w:type="dxa"/>
            <w:vAlign w:val="center"/>
          </w:tcPr>
          <w:p w14:paraId="2687EA20" w14:textId="5ABA109B" w:rsidR="006F5C5F" w:rsidRPr="00365DF6" w:rsidRDefault="00252E1F" w:rsidP="00C408D7">
            <w:pPr>
              <w:pStyle w:val="Textoindependiente3"/>
              <w:ind w:right="51"/>
              <w:rPr>
                <w:rFonts w:cs="Arial"/>
              </w:rPr>
            </w:pPr>
            <w:r>
              <w:rPr>
                <w:rFonts w:cs="Arial"/>
              </w:rPr>
              <w:t>Transporte de Materiales al sitio</w:t>
            </w:r>
          </w:p>
        </w:tc>
        <w:tc>
          <w:tcPr>
            <w:tcW w:w="4815" w:type="dxa"/>
            <w:vAlign w:val="center"/>
          </w:tcPr>
          <w:p w14:paraId="472DA61D" w14:textId="0FEFC20F" w:rsidR="006F5C5F" w:rsidRPr="00252E1F" w:rsidRDefault="00252E1F" w:rsidP="00C408D7">
            <w:pPr>
              <w:pStyle w:val="Textoindependiente3"/>
              <w:ind w:right="51"/>
              <w:rPr>
                <w:rFonts w:cs="Arial"/>
                <w:bCs/>
              </w:rPr>
            </w:pPr>
            <w:r w:rsidRPr="00252E1F">
              <w:rPr>
                <w:rFonts w:cs="Arial"/>
                <w:bCs/>
              </w:rPr>
              <w:t>Acopio de materiales en sitio</w:t>
            </w:r>
          </w:p>
        </w:tc>
      </w:tr>
      <w:tr w:rsidR="008F7951" w14:paraId="760BC35B" w14:textId="77777777" w:rsidTr="008F7951">
        <w:trPr>
          <w:trHeight w:val="3812"/>
          <w:jc w:val="center"/>
        </w:trPr>
        <w:tc>
          <w:tcPr>
            <w:tcW w:w="4810" w:type="dxa"/>
          </w:tcPr>
          <w:p w14:paraId="6A05EE6A" w14:textId="77777777" w:rsidR="00252E1F" w:rsidRDefault="00252E1F" w:rsidP="008D07E8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0D52F470" w14:textId="77777777" w:rsidR="00C408D7" w:rsidRDefault="00C408D7" w:rsidP="008D07E8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140C8D3A" w14:textId="6D726333" w:rsidR="00C408D7" w:rsidRDefault="00C319F8" w:rsidP="008D07E8">
            <w:pPr>
              <w:pStyle w:val="Textoindependiente3"/>
              <w:ind w:right="51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549A61" wp14:editId="40B36902">
                  <wp:extent cx="2336724" cy="1752600"/>
                  <wp:effectExtent l="0" t="0" r="698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046" cy="1759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532DF" w14:textId="77777777" w:rsidR="00C408D7" w:rsidRDefault="00C408D7" w:rsidP="008D07E8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71257246" w14:textId="4D9652AC" w:rsidR="006F5C5F" w:rsidRPr="00E02040" w:rsidRDefault="006F5C5F" w:rsidP="008D07E8">
            <w:pPr>
              <w:pStyle w:val="Textoindependiente3"/>
              <w:ind w:right="51"/>
              <w:jc w:val="center"/>
            </w:pPr>
          </w:p>
        </w:tc>
        <w:tc>
          <w:tcPr>
            <w:tcW w:w="4815" w:type="dxa"/>
          </w:tcPr>
          <w:p w14:paraId="449DD546" w14:textId="6E92A612" w:rsidR="006F5C5F" w:rsidRDefault="008F7951" w:rsidP="00066DE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rFonts w:ascii="TheSansCorrespondence" w:hAnsi="TheSansCorrespondence" w:cs="Arial"/>
                <w:noProof/>
              </w:rPr>
              <w:drawing>
                <wp:anchor distT="0" distB="0" distL="114300" distR="114300" simplePos="0" relativeHeight="251658240" behindDoc="1" locked="0" layoutInCell="1" allowOverlap="1" wp14:anchorId="0CC40395" wp14:editId="199F392D">
                  <wp:simplePos x="0" y="0"/>
                  <wp:positionH relativeFrom="column">
                    <wp:posOffset>-7458</wp:posOffset>
                  </wp:positionH>
                  <wp:positionV relativeFrom="paragraph">
                    <wp:posOffset>460375</wp:posOffset>
                  </wp:positionV>
                  <wp:extent cx="3175591" cy="1429016"/>
                  <wp:effectExtent l="0" t="0" r="6350" b="0"/>
                  <wp:wrapTight wrapText="bothSides">
                    <wp:wrapPolygon edited="0">
                      <wp:start x="21600" y="21600"/>
                      <wp:lineTo x="21600" y="288"/>
                      <wp:lineTo x="86" y="288"/>
                      <wp:lineTo x="86" y="21600"/>
                      <wp:lineTo x="21600" y="21600"/>
                    </wp:wrapPolygon>
                  </wp:wrapTight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175591" cy="14290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F7951" w:rsidRPr="00452D67" w14:paraId="5160DAB3" w14:textId="77777777" w:rsidTr="008F7951">
        <w:trPr>
          <w:trHeight w:val="544"/>
          <w:jc w:val="center"/>
        </w:trPr>
        <w:tc>
          <w:tcPr>
            <w:tcW w:w="4810" w:type="dxa"/>
            <w:vAlign w:val="center"/>
          </w:tcPr>
          <w:p w14:paraId="3C526D99" w14:textId="70FE9D63" w:rsidR="006F5C5F" w:rsidRPr="00C408D7" w:rsidRDefault="00252E1F" w:rsidP="00C408D7">
            <w:pPr>
              <w:pStyle w:val="Textoindependiente3"/>
              <w:ind w:right="51"/>
              <w:rPr>
                <w:rFonts w:cs="Arial"/>
                <w:bCs/>
              </w:rPr>
            </w:pPr>
            <w:r w:rsidRPr="00C408D7">
              <w:rPr>
                <w:rFonts w:cs="Arial"/>
                <w:bCs/>
              </w:rPr>
              <w:t xml:space="preserve">Instalación de barrera </w:t>
            </w:r>
            <w:r w:rsidR="00C408D7" w:rsidRPr="00C408D7">
              <w:rPr>
                <w:rFonts w:cs="Arial"/>
                <w:bCs/>
              </w:rPr>
              <w:t>para equipo de clima</w:t>
            </w:r>
          </w:p>
        </w:tc>
        <w:tc>
          <w:tcPr>
            <w:tcW w:w="4815" w:type="dxa"/>
            <w:vAlign w:val="center"/>
          </w:tcPr>
          <w:p w14:paraId="41436405" w14:textId="7B88247D" w:rsidR="006F5C5F" w:rsidRPr="00C408D7" w:rsidRDefault="00C408D7" w:rsidP="00C408D7">
            <w:pPr>
              <w:pStyle w:val="Textoindependiente3"/>
              <w:ind w:right="51"/>
              <w:rPr>
                <w:rFonts w:cs="Arial"/>
                <w:bCs/>
              </w:rPr>
            </w:pPr>
            <w:r w:rsidRPr="00C408D7">
              <w:rPr>
                <w:rFonts w:cs="Arial"/>
                <w:bCs/>
              </w:rPr>
              <w:t xml:space="preserve">Barrera </w:t>
            </w:r>
            <w:r w:rsidR="00C319F8" w:rsidRPr="00C408D7">
              <w:rPr>
                <w:rFonts w:cs="Arial"/>
                <w:bCs/>
              </w:rPr>
              <w:t>Acústica</w:t>
            </w:r>
            <w:r w:rsidRPr="00C408D7">
              <w:rPr>
                <w:rFonts w:cs="Arial"/>
                <w:bCs/>
              </w:rPr>
              <w:t xml:space="preserve"> de Equipo de Clima Instalada.</w:t>
            </w:r>
          </w:p>
        </w:tc>
      </w:tr>
    </w:tbl>
    <w:p w14:paraId="0BB2D86D" w14:textId="77777777" w:rsidR="006F5C5F" w:rsidRDefault="006F5C5F" w:rsidP="006F5C5F">
      <w:pPr>
        <w:pStyle w:val="Textoindependiente3"/>
        <w:ind w:right="51"/>
        <w:rPr>
          <w:rFonts w:ascii="TheSansCorrespondence" w:hAnsi="TheSansCorrespondence" w:cs="Arial"/>
        </w:rPr>
      </w:pPr>
    </w:p>
    <w:tbl>
      <w:tblPr>
        <w:tblStyle w:val="Tablaconcuadrcula"/>
        <w:tblW w:w="10206" w:type="dxa"/>
        <w:jc w:val="center"/>
        <w:tblLook w:val="04A0" w:firstRow="1" w:lastRow="0" w:firstColumn="1" w:lastColumn="0" w:noHBand="0" w:noVBand="1"/>
      </w:tblPr>
      <w:tblGrid>
        <w:gridCol w:w="5078"/>
        <w:gridCol w:w="5128"/>
      </w:tblGrid>
      <w:tr w:rsidR="00C408D7" w14:paraId="24DC7DEC" w14:textId="77777777" w:rsidTr="00C408D7">
        <w:trPr>
          <w:trHeight w:val="3488"/>
          <w:jc w:val="center"/>
        </w:trPr>
        <w:tc>
          <w:tcPr>
            <w:tcW w:w="5078" w:type="dxa"/>
          </w:tcPr>
          <w:p w14:paraId="07777290" w14:textId="2FC1986E" w:rsidR="00E54D82" w:rsidRDefault="00C408D7" w:rsidP="00323C0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1C2EBD2" wp14:editId="5F8F0049">
                  <wp:extent cx="2037196" cy="2714625"/>
                  <wp:effectExtent l="0" t="0" r="127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63" cy="2720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5334B807" w14:textId="77777777" w:rsidR="00C408D7" w:rsidRDefault="00C408D7" w:rsidP="00323C0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0A7F6523" w14:textId="77777777" w:rsidR="00C408D7" w:rsidRDefault="00C408D7" w:rsidP="00323C0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0C72A2CE" w14:textId="2884D22A" w:rsidR="00E54D82" w:rsidRDefault="00C408D7" w:rsidP="00323C0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76079D2A" wp14:editId="575BC707">
                  <wp:extent cx="2657475" cy="1994466"/>
                  <wp:effectExtent l="0" t="0" r="0" b="635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619" cy="1999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365DF6" w14:paraId="501778D0" w14:textId="77777777" w:rsidTr="00C408D7">
        <w:trPr>
          <w:trHeight w:val="498"/>
          <w:jc w:val="center"/>
        </w:trPr>
        <w:tc>
          <w:tcPr>
            <w:tcW w:w="5078" w:type="dxa"/>
            <w:vAlign w:val="center"/>
          </w:tcPr>
          <w:p w14:paraId="39D78C58" w14:textId="7EB3033B" w:rsidR="00E54D82" w:rsidRPr="00365DF6" w:rsidRDefault="00C408D7" w:rsidP="00F33DCE">
            <w:pPr>
              <w:pStyle w:val="Textoindependiente3"/>
              <w:ind w:right="51"/>
              <w:jc w:val="center"/>
              <w:rPr>
                <w:rFonts w:cs="Arial"/>
              </w:rPr>
            </w:pPr>
            <w:r>
              <w:rPr>
                <w:rFonts w:cs="Arial"/>
              </w:rPr>
              <w:t>Instalación de confinamiento acústico GGEE</w:t>
            </w:r>
            <w:r w:rsidR="00343914">
              <w:rPr>
                <w:rFonts w:cs="Arial"/>
              </w:rPr>
              <w:t xml:space="preserve"> (grupo electrógeno)</w:t>
            </w:r>
          </w:p>
        </w:tc>
        <w:tc>
          <w:tcPr>
            <w:tcW w:w="5128" w:type="dxa"/>
            <w:vAlign w:val="center"/>
          </w:tcPr>
          <w:p w14:paraId="1D2FDBFF" w14:textId="6ECD70BE" w:rsidR="00E54D82" w:rsidRPr="00DB3444" w:rsidRDefault="00C408D7" w:rsidP="00323C07">
            <w:pPr>
              <w:pStyle w:val="Textoindependiente3"/>
              <w:ind w:right="51"/>
              <w:jc w:val="center"/>
              <w:rPr>
                <w:rFonts w:cs="Arial"/>
                <w:b/>
              </w:rPr>
            </w:pPr>
            <w:r>
              <w:rPr>
                <w:rFonts w:cs="Arial"/>
              </w:rPr>
              <w:t>Instalación de confinamiento acústico GGEE</w:t>
            </w:r>
          </w:p>
        </w:tc>
      </w:tr>
      <w:tr w:rsidR="00C408D7" w14:paraId="5EF7005B" w14:textId="77777777" w:rsidTr="00C408D7">
        <w:trPr>
          <w:trHeight w:val="3488"/>
          <w:jc w:val="center"/>
        </w:trPr>
        <w:tc>
          <w:tcPr>
            <w:tcW w:w="5078" w:type="dxa"/>
          </w:tcPr>
          <w:p w14:paraId="2F829FBA" w14:textId="4F500506" w:rsidR="00E54D82" w:rsidRPr="00E02040" w:rsidRDefault="00C408D7" w:rsidP="00323C07">
            <w:pPr>
              <w:pStyle w:val="Textoindependiente3"/>
              <w:ind w:right="51"/>
              <w:jc w:val="center"/>
            </w:pPr>
            <w:r>
              <w:rPr>
                <w:noProof/>
              </w:rPr>
              <w:drawing>
                <wp:inline distT="0" distB="0" distL="0" distR="0" wp14:anchorId="4E212D08" wp14:editId="1228282B">
                  <wp:extent cx="1960880" cy="2612932"/>
                  <wp:effectExtent l="0" t="0" r="127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294" cy="2620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76D9E9B6" w14:textId="77777777" w:rsidR="00C408D7" w:rsidRDefault="00C408D7" w:rsidP="00323C0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7AFF48C2" w14:textId="77777777" w:rsidR="00C408D7" w:rsidRDefault="00C408D7" w:rsidP="00323C0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41366615" w14:textId="20E7E314" w:rsidR="00E54D82" w:rsidRDefault="00C408D7" w:rsidP="00323C0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22D9E6B2" wp14:editId="6574F367">
                  <wp:extent cx="2487503" cy="1866900"/>
                  <wp:effectExtent l="0" t="0" r="8255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178" cy="1870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452D67" w14:paraId="2C436B76" w14:textId="77777777" w:rsidTr="00C408D7">
        <w:trPr>
          <w:trHeight w:val="498"/>
          <w:jc w:val="center"/>
        </w:trPr>
        <w:tc>
          <w:tcPr>
            <w:tcW w:w="5078" w:type="dxa"/>
            <w:vAlign w:val="center"/>
          </w:tcPr>
          <w:p w14:paraId="44D57CE6" w14:textId="10A9AEEF" w:rsidR="00C408D7" w:rsidRPr="00DB3444" w:rsidRDefault="00C408D7" w:rsidP="00C408D7">
            <w:pPr>
              <w:pStyle w:val="Textoindependiente3"/>
              <w:ind w:right="51"/>
              <w:jc w:val="center"/>
              <w:rPr>
                <w:rFonts w:cs="Arial"/>
                <w:b/>
              </w:rPr>
            </w:pPr>
            <w:r>
              <w:rPr>
                <w:rFonts w:cs="Arial"/>
              </w:rPr>
              <w:t>Instalación de confinamiento acústico GGEE</w:t>
            </w:r>
          </w:p>
        </w:tc>
        <w:tc>
          <w:tcPr>
            <w:tcW w:w="5128" w:type="dxa"/>
            <w:vAlign w:val="center"/>
          </w:tcPr>
          <w:p w14:paraId="4D25553A" w14:textId="137D638D" w:rsidR="00C408D7" w:rsidRPr="00DB3444" w:rsidRDefault="00C408D7" w:rsidP="00C408D7">
            <w:pPr>
              <w:pStyle w:val="Textoindependiente3"/>
              <w:ind w:right="51"/>
              <w:jc w:val="center"/>
              <w:rPr>
                <w:rFonts w:cs="Arial"/>
                <w:b/>
              </w:rPr>
            </w:pPr>
            <w:r>
              <w:rPr>
                <w:rFonts w:cs="Arial"/>
              </w:rPr>
              <w:t>Instalación de confinamiento acústico GGEE</w:t>
            </w:r>
          </w:p>
        </w:tc>
      </w:tr>
    </w:tbl>
    <w:p w14:paraId="3EA0DCC7" w14:textId="77777777" w:rsidR="00C15E43" w:rsidRPr="00C15E43" w:rsidRDefault="00C15E43" w:rsidP="00C15E43"/>
    <w:p w14:paraId="3C4280E8" w14:textId="4129A525" w:rsidR="00C15E43" w:rsidRDefault="00C15E43" w:rsidP="00C15E43"/>
    <w:p w14:paraId="75B159F4" w14:textId="2FD4CA7F" w:rsidR="00C408D7" w:rsidRDefault="00C408D7" w:rsidP="00C15E43"/>
    <w:p w14:paraId="1169307F" w14:textId="0B76411F" w:rsidR="00C408D7" w:rsidRDefault="00C408D7" w:rsidP="00C15E43"/>
    <w:p w14:paraId="52ACF297" w14:textId="4FE36AC3" w:rsidR="00C408D7" w:rsidRDefault="00C408D7" w:rsidP="00C15E43"/>
    <w:p w14:paraId="6283A7DC" w14:textId="6FCB87C6" w:rsidR="00C408D7" w:rsidRDefault="00C408D7" w:rsidP="00C15E43"/>
    <w:p w14:paraId="6E24A380" w14:textId="0EA146FC" w:rsidR="00C408D7" w:rsidRDefault="00C408D7" w:rsidP="00C15E43"/>
    <w:tbl>
      <w:tblPr>
        <w:tblStyle w:val="Tablaconcuadrcula"/>
        <w:tblW w:w="10206" w:type="dxa"/>
        <w:jc w:val="center"/>
        <w:tblLook w:val="04A0" w:firstRow="1" w:lastRow="0" w:firstColumn="1" w:lastColumn="0" w:noHBand="0" w:noVBand="1"/>
      </w:tblPr>
      <w:tblGrid>
        <w:gridCol w:w="5078"/>
        <w:gridCol w:w="5128"/>
      </w:tblGrid>
      <w:tr w:rsidR="00C408D7" w14:paraId="2BE6BA67" w14:textId="77777777" w:rsidTr="00854127">
        <w:trPr>
          <w:trHeight w:val="3488"/>
          <w:jc w:val="center"/>
        </w:trPr>
        <w:tc>
          <w:tcPr>
            <w:tcW w:w="5078" w:type="dxa"/>
          </w:tcPr>
          <w:p w14:paraId="432C93E7" w14:textId="0B2F9403" w:rsidR="00C408D7" w:rsidRDefault="00C408D7" w:rsidP="0085412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0A2564" wp14:editId="24BDA932">
                  <wp:extent cx="1973663" cy="2629965"/>
                  <wp:effectExtent l="0" t="0" r="762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637" cy="264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56A8FC5F" w14:textId="65BA0B07" w:rsidR="00C408D7" w:rsidRDefault="00C408D7" w:rsidP="0085412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4BEBC65A" wp14:editId="308CD845">
                  <wp:extent cx="1962150" cy="2614625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107" cy="2639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365DF6" w14:paraId="0B634873" w14:textId="77777777" w:rsidTr="00854127">
        <w:trPr>
          <w:trHeight w:val="498"/>
          <w:jc w:val="center"/>
        </w:trPr>
        <w:tc>
          <w:tcPr>
            <w:tcW w:w="5078" w:type="dxa"/>
            <w:vAlign w:val="center"/>
          </w:tcPr>
          <w:p w14:paraId="4D89DEDA" w14:textId="2CB35572" w:rsidR="00C408D7" w:rsidRPr="00365DF6" w:rsidRDefault="00C408D7" w:rsidP="00C408D7">
            <w:pPr>
              <w:pStyle w:val="Textoindependiente3"/>
              <w:ind w:right="51"/>
              <w:jc w:val="center"/>
              <w:rPr>
                <w:rFonts w:cs="Arial"/>
              </w:rPr>
            </w:pPr>
            <w:r>
              <w:rPr>
                <w:rFonts w:cs="Arial"/>
              </w:rPr>
              <w:t xml:space="preserve">Instalación de </w:t>
            </w:r>
            <w:proofErr w:type="spellStart"/>
            <w:r>
              <w:rPr>
                <w:rFonts w:cs="Arial"/>
              </w:rPr>
              <w:t>Louver</w:t>
            </w:r>
            <w:proofErr w:type="spellEnd"/>
            <w:r>
              <w:rPr>
                <w:rFonts w:cs="Arial"/>
              </w:rPr>
              <w:t xml:space="preserve"> para Entrada de Aire a GGEE</w:t>
            </w:r>
          </w:p>
        </w:tc>
        <w:tc>
          <w:tcPr>
            <w:tcW w:w="5128" w:type="dxa"/>
            <w:vAlign w:val="center"/>
          </w:tcPr>
          <w:p w14:paraId="3D373E71" w14:textId="2C2F06B5" w:rsidR="00C408D7" w:rsidRPr="00C408D7" w:rsidRDefault="00C408D7" w:rsidP="00C408D7">
            <w:pPr>
              <w:pStyle w:val="Textoindependiente3"/>
              <w:ind w:right="51"/>
              <w:jc w:val="center"/>
              <w:rPr>
                <w:rFonts w:cs="Arial"/>
                <w:bCs/>
              </w:rPr>
            </w:pPr>
            <w:r w:rsidRPr="00C408D7">
              <w:rPr>
                <w:rFonts w:cs="Arial"/>
                <w:bCs/>
              </w:rPr>
              <w:t xml:space="preserve">Instalación de </w:t>
            </w:r>
            <w:r>
              <w:rPr>
                <w:rFonts w:cs="Arial"/>
                <w:bCs/>
              </w:rPr>
              <w:t>Salida de Aire Caliente</w:t>
            </w:r>
          </w:p>
        </w:tc>
      </w:tr>
      <w:tr w:rsidR="00C408D7" w14:paraId="751F5E04" w14:textId="77777777" w:rsidTr="00854127">
        <w:trPr>
          <w:trHeight w:val="3488"/>
          <w:jc w:val="center"/>
        </w:trPr>
        <w:tc>
          <w:tcPr>
            <w:tcW w:w="5078" w:type="dxa"/>
          </w:tcPr>
          <w:p w14:paraId="5B8A1261" w14:textId="77777777" w:rsidR="00C408D7" w:rsidRDefault="00C408D7" w:rsidP="00C408D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431056CC" w14:textId="77777777" w:rsidR="00C408D7" w:rsidRDefault="00C408D7" w:rsidP="00C408D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7ADF1D9E" w14:textId="5AEFF82A" w:rsidR="00C408D7" w:rsidRPr="00E02040" w:rsidRDefault="00C408D7" w:rsidP="00C408D7">
            <w:pPr>
              <w:pStyle w:val="Textoindependiente3"/>
              <w:ind w:right="51"/>
              <w:jc w:val="center"/>
            </w:pPr>
            <w:r>
              <w:rPr>
                <w:noProof/>
              </w:rPr>
              <w:drawing>
                <wp:inline distT="0" distB="0" distL="0" distR="0" wp14:anchorId="0DFD192B" wp14:editId="3102AB6E">
                  <wp:extent cx="1958096" cy="2609223"/>
                  <wp:effectExtent l="0" t="0" r="4445" b="63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464" cy="2620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559FF8F9" w14:textId="1E779A07" w:rsidR="00C408D7" w:rsidRDefault="00C408D7" w:rsidP="00C408D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6558B956" wp14:editId="2569E775">
                  <wp:extent cx="1819275" cy="3532220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851" cy="3543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452D67" w14:paraId="0484D21D" w14:textId="77777777" w:rsidTr="00854127">
        <w:trPr>
          <w:trHeight w:val="498"/>
          <w:jc w:val="center"/>
        </w:trPr>
        <w:tc>
          <w:tcPr>
            <w:tcW w:w="5078" w:type="dxa"/>
            <w:vAlign w:val="center"/>
          </w:tcPr>
          <w:p w14:paraId="4F66BF6E" w14:textId="12A7291D" w:rsidR="00C408D7" w:rsidRPr="00DB3444" w:rsidRDefault="00C408D7" w:rsidP="00C408D7">
            <w:pPr>
              <w:pStyle w:val="Textoindependiente3"/>
              <w:ind w:right="51"/>
              <w:jc w:val="center"/>
              <w:rPr>
                <w:rFonts w:cs="Arial"/>
                <w:b/>
              </w:rPr>
            </w:pPr>
            <w:r w:rsidRPr="00C408D7">
              <w:rPr>
                <w:rFonts w:cs="Arial"/>
                <w:bCs/>
              </w:rPr>
              <w:t xml:space="preserve">Instalación de </w:t>
            </w:r>
            <w:r>
              <w:rPr>
                <w:rFonts w:cs="Arial"/>
                <w:bCs/>
              </w:rPr>
              <w:t>Salida de Aire Caliente</w:t>
            </w:r>
          </w:p>
        </w:tc>
        <w:tc>
          <w:tcPr>
            <w:tcW w:w="5128" w:type="dxa"/>
            <w:vAlign w:val="center"/>
          </w:tcPr>
          <w:p w14:paraId="33CAC218" w14:textId="14BA5EFA" w:rsidR="00C408D7" w:rsidRPr="00C408D7" w:rsidRDefault="00C408D7" w:rsidP="00C408D7">
            <w:pPr>
              <w:pStyle w:val="Textoindependiente3"/>
              <w:ind w:right="51"/>
              <w:jc w:val="center"/>
              <w:rPr>
                <w:rFonts w:cs="Arial"/>
                <w:bCs/>
              </w:rPr>
            </w:pPr>
            <w:r w:rsidRPr="00C408D7">
              <w:rPr>
                <w:rFonts w:cs="Arial"/>
                <w:bCs/>
              </w:rPr>
              <w:t>Confinamiento Construido</w:t>
            </w:r>
            <w:r w:rsidR="00C319F8">
              <w:rPr>
                <w:rFonts w:cs="Arial"/>
                <w:bCs/>
              </w:rPr>
              <w:t xml:space="preserve"> y </w:t>
            </w:r>
            <w:proofErr w:type="spellStart"/>
            <w:r w:rsidR="00C319F8">
              <w:rPr>
                <w:rFonts w:cs="Arial"/>
                <w:bCs/>
              </w:rPr>
              <w:t>Splitter</w:t>
            </w:r>
            <w:proofErr w:type="spellEnd"/>
          </w:p>
        </w:tc>
      </w:tr>
    </w:tbl>
    <w:p w14:paraId="5C2CF129" w14:textId="6DF00A99" w:rsidR="00C408D7" w:rsidRDefault="00C408D7" w:rsidP="00C15E43"/>
    <w:tbl>
      <w:tblPr>
        <w:tblStyle w:val="Tablaconcuadrcula"/>
        <w:tblW w:w="10206" w:type="dxa"/>
        <w:jc w:val="center"/>
        <w:tblLook w:val="04A0" w:firstRow="1" w:lastRow="0" w:firstColumn="1" w:lastColumn="0" w:noHBand="0" w:noVBand="1"/>
      </w:tblPr>
      <w:tblGrid>
        <w:gridCol w:w="4497"/>
        <w:gridCol w:w="5709"/>
      </w:tblGrid>
      <w:tr w:rsidR="00C408D7" w14:paraId="5FD875DA" w14:textId="77777777" w:rsidTr="00854127">
        <w:trPr>
          <w:trHeight w:val="3488"/>
          <w:jc w:val="center"/>
        </w:trPr>
        <w:tc>
          <w:tcPr>
            <w:tcW w:w="5078" w:type="dxa"/>
          </w:tcPr>
          <w:p w14:paraId="475790C6" w14:textId="023C9C2C" w:rsidR="00C408D7" w:rsidRDefault="00C408D7" w:rsidP="0085412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449A35" wp14:editId="06D6378E">
                  <wp:extent cx="1584325" cy="2886075"/>
                  <wp:effectExtent l="0" t="0" r="0" b="9525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76"/>
                          <a:stretch/>
                        </pic:blipFill>
                        <pic:spPr bwMode="auto">
                          <a:xfrm>
                            <a:off x="0" y="0"/>
                            <a:ext cx="1592987" cy="290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0559C49D" w14:textId="48D99513" w:rsidR="00C408D7" w:rsidRDefault="00C408D7" w:rsidP="0085412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6DF4DEE5" wp14:editId="6DEEBEB2">
                  <wp:extent cx="1579245" cy="2867025"/>
                  <wp:effectExtent l="0" t="0" r="1905" b="952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95"/>
                          <a:stretch/>
                        </pic:blipFill>
                        <pic:spPr bwMode="auto">
                          <a:xfrm>
                            <a:off x="0" y="0"/>
                            <a:ext cx="1592573" cy="2891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365DF6" w14:paraId="48ED7008" w14:textId="77777777" w:rsidTr="00854127">
        <w:trPr>
          <w:trHeight w:val="498"/>
          <w:jc w:val="center"/>
        </w:trPr>
        <w:tc>
          <w:tcPr>
            <w:tcW w:w="5078" w:type="dxa"/>
            <w:vAlign w:val="center"/>
          </w:tcPr>
          <w:p w14:paraId="0E2E1C97" w14:textId="14BDD2C2" w:rsidR="00C408D7" w:rsidRPr="00365DF6" w:rsidRDefault="00C408D7" w:rsidP="00C408D7">
            <w:pPr>
              <w:pStyle w:val="Textoindependiente3"/>
              <w:ind w:right="51"/>
              <w:jc w:val="center"/>
              <w:rPr>
                <w:rFonts w:cs="Arial"/>
              </w:rPr>
            </w:pPr>
            <w:r>
              <w:rPr>
                <w:rFonts w:cs="Arial"/>
              </w:rPr>
              <w:t>Confinamiento Construido</w:t>
            </w:r>
            <w:r w:rsidR="00C319F8">
              <w:rPr>
                <w:rFonts w:cs="Arial"/>
              </w:rPr>
              <w:t xml:space="preserve"> y </w:t>
            </w:r>
            <w:proofErr w:type="spellStart"/>
            <w:r w:rsidR="00C319F8">
              <w:rPr>
                <w:rFonts w:cs="Arial"/>
              </w:rPr>
              <w:t>Splitter</w:t>
            </w:r>
            <w:proofErr w:type="spellEnd"/>
          </w:p>
        </w:tc>
        <w:tc>
          <w:tcPr>
            <w:tcW w:w="5128" w:type="dxa"/>
            <w:vAlign w:val="center"/>
          </w:tcPr>
          <w:p w14:paraId="1A0B9204" w14:textId="6BBCD8C0" w:rsidR="00C408D7" w:rsidRPr="00C408D7" w:rsidRDefault="00C408D7" w:rsidP="00C408D7">
            <w:pPr>
              <w:pStyle w:val="Textoindependiente3"/>
              <w:ind w:right="51"/>
              <w:rPr>
                <w:rFonts w:cs="Arial"/>
                <w:bCs/>
              </w:rPr>
            </w:pPr>
            <w:r w:rsidRPr="00C408D7">
              <w:rPr>
                <w:rFonts w:cs="Arial"/>
                <w:bCs/>
              </w:rPr>
              <w:t>Instalación de Silenciador Adicional para Escape de Gases</w:t>
            </w:r>
          </w:p>
        </w:tc>
      </w:tr>
      <w:tr w:rsidR="00C408D7" w14:paraId="6E81C4FF" w14:textId="77777777" w:rsidTr="00854127">
        <w:trPr>
          <w:trHeight w:val="3488"/>
          <w:jc w:val="center"/>
        </w:trPr>
        <w:tc>
          <w:tcPr>
            <w:tcW w:w="5078" w:type="dxa"/>
          </w:tcPr>
          <w:p w14:paraId="4DC0D22D" w14:textId="1A9E7A50" w:rsidR="00C408D7" w:rsidRPr="00E02040" w:rsidRDefault="00C408D7" w:rsidP="00854127">
            <w:pPr>
              <w:pStyle w:val="Textoindependiente3"/>
              <w:ind w:right="51"/>
              <w:jc w:val="center"/>
            </w:pPr>
            <w:r>
              <w:rPr>
                <w:noProof/>
              </w:rPr>
              <w:drawing>
                <wp:inline distT="0" distB="0" distL="0" distR="0" wp14:anchorId="29131A22" wp14:editId="1133D83C">
                  <wp:extent cx="1524000" cy="2958926"/>
                  <wp:effectExtent l="0" t="0" r="0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252" cy="2976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8" w:type="dxa"/>
          </w:tcPr>
          <w:p w14:paraId="7D73D49B" w14:textId="77777777" w:rsidR="00C408D7" w:rsidRDefault="00C408D7" w:rsidP="0085412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075AF957" w14:textId="77777777" w:rsidR="00C408D7" w:rsidRDefault="00C408D7" w:rsidP="0085412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7DB4360C" w14:textId="77777777" w:rsidR="00C408D7" w:rsidRDefault="00C408D7" w:rsidP="0085412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2818DFA7" w14:textId="77777777" w:rsidR="00C408D7" w:rsidRDefault="00C408D7" w:rsidP="00854127">
            <w:pPr>
              <w:pStyle w:val="Textoindependiente3"/>
              <w:ind w:right="51"/>
              <w:jc w:val="center"/>
              <w:rPr>
                <w:noProof/>
              </w:rPr>
            </w:pPr>
          </w:p>
          <w:p w14:paraId="794BDD9D" w14:textId="058A5CDB" w:rsidR="00C408D7" w:rsidRDefault="00C408D7" w:rsidP="00854127">
            <w:pPr>
              <w:pStyle w:val="Textoindependiente3"/>
              <w:ind w:right="51"/>
              <w:jc w:val="center"/>
              <w:rPr>
                <w:rFonts w:ascii="TheSansCorrespondence" w:hAnsi="TheSansCorrespondence" w:cs="Arial"/>
              </w:rPr>
            </w:pPr>
            <w:r>
              <w:rPr>
                <w:noProof/>
              </w:rPr>
              <w:drawing>
                <wp:inline distT="0" distB="0" distL="0" distR="0" wp14:anchorId="0618C41D" wp14:editId="026639A9">
                  <wp:extent cx="3455670" cy="1779887"/>
                  <wp:effectExtent l="0" t="0" r="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4915" cy="1784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8D7" w:rsidRPr="00452D67" w14:paraId="673F4023" w14:textId="77777777" w:rsidTr="00854127">
        <w:trPr>
          <w:trHeight w:val="498"/>
          <w:jc w:val="center"/>
        </w:trPr>
        <w:tc>
          <w:tcPr>
            <w:tcW w:w="5078" w:type="dxa"/>
            <w:vAlign w:val="center"/>
          </w:tcPr>
          <w:p w14:paraId="036F594F" w14:textId="4D72117F" w:rsidR="00C408D7" w:rsidRPr="00DB3444" w:rsidRDefault="00C408D7" w:rsidP="00C408D7">
            <w:pPr>
              <w:pStyle w:val="Textoindependiente3"/>
              <w:ind w:right="51"/>
              <w:jc w:val="center"/>
              <w:rPr>
                <w:rFonts w:cs="Arial"/>
                <w:b/>
              </w:rPr>
            </w:pPr>
            <w:r w:rsidRPr="00C408D7">
              <w:rPr>
                <w:rFonts w:cs="Arial"/>
                <w:bCs/>
              </w:rPr>
              <w:t>Instalación de Silenciador Adicional para Escape de Gases</w:t>
            </w:r>
          </w:p>
        </w:tc>
        <w:tc>
          <w:tcPr>
            <w:tcW w:w="5128" w:type="dxa"/>
            <w:vAlign w:val="center"/>
          </w:tcPr>
          <w:p w14:paraId="61C1EA1D" w14:textId="7EA268EB" w:rsidR="00C408D7" w:rsidRPr="00C319F8" w:rsidRDefault="0098137F" w:rsidP="00C408D7">
            <w:pPr>
              <w:pStyle w:val="Textoindependiente3"/>
              <w:ind w:right="51"/>
              <w:jc w:val="center"/>
              <w:rPr>
                <w:rFonts w:cs="Arial"/>
                <w:bCs/>
              </w:rPr>
            </w:pPr>
            <w:r w:rsidRPr="00C319F8">
              <w:rPr>
                <w:rFonts w:cs="Arial"/>
                <w:bCs/>
              </w:rPr>
              <w:t>Insonorización</w:t>
            </w:r>
            <w:r w:rsidR="00C408D7" w:rsidRPr="00C319F8">
              <w:rPr>
                <w:rFonts w:cs="Arial"/>
                <w:bCs/>
              </w:rPr>
              <w:t xml:space="preserve"> de GGEE</w:t>
            </w:r>
            <w:r w:rsidR="00F87691" w:rsidRPr="00C319F8">
              <w:rPr>
                <w:rFonts w:cs="Arial"/>
                <w:bCs/>
              </w:rPr>
              <w:t xml:space="preserve"> SPLITTER</w:t>
            </w:r>
          </w:p>
        </w:tc>
      </w:tr>
    </w:tbl>
    <w:p w14:paraId="2CD375B6" w14:textId="3284307D" w:rsidR="00C408D7" w:rsidRDefault="00C408D7" w:rsidP="00C15E43"/>
    <w:p w14:paraId="1444F85D" w14:textId="34F8D02B" w:rsidR="0098137F" w:rsidRDefault="0098137F" w:rsidP="00C15E43"/>
    <w:sectPr w:rsidR="0098137F" w:rsidSect="0057369E">
      <w:headerReference w:type="default" r:id="rId25"/>
      <w:footerReference w:type="default" r:id="rId26"/>
      <w:pgSz w:w="12242" w:h="15842" w:code="1"/>
      <w:pgMar w:top="1701" w:right="851" w:bottom="1418" w:left="1134" w:header="794" w:footer="77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01182E" w14:textId="77777777" w:rsidR="00BB7C93" w:rsidRDefault="00BB7C93">
      <w:r>
        <w:separator/>
      </w:r>
    </w:p>
  </w:endnote>
  <w:endnote w:type="continuationSeparator" w:id="0">
    <w:p w14:paraId="5309A372" w14:textId="77777777" w:rsidR="00BB7C93" w:rsidRDefault="00BB7C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TCCentury Light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heSansCorrespondence">
    <w:altName w:val="Century Gothic"/>
    <w:charset w:val="00"/>
    <w:family w:val="swiss"/>
    <w:pitch w:val="variable"/>
    <w:sig w:usb0="00000003" w:usb1="10002048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50079" w14:textId="77777777" w:rsidR="00BD4062" w:rsidRDefault="00BD4062">
    <w:pPr>
      <w:pStyle w:val="Piedepgina"/>
      <w:tabs>
        <w:tab w:val="clear" w:pos="8306"/>
        <w:tab w:val="right" w:pos="9498"/>
      </w:tabs>
      <w:rPr>
        <w:rFonts w:ascii="TheSansCorrespondence" w:hAnsi="TheSansCorrespondence"/>
        <w:sz w:val="8"/>
      </w:rPr>
    </w:pPr>
  </w:p>
  <w:tbl>
    <w:tblPr>
      <w:tblW w:w="0" w:type="auto"/>
      <w:tblInd w:w="108" w:type="dxa"/>
      <w:tblBorders>
        <w:insideH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985"/>
      <w:gridCol w:w="1417"/>
      <w:gridCol w:w="4962"/>
      <w:gridCol w:w="1842"/>
    </w:tblGrid>
    <w:tr w:rsidR="00BD4062" w:rsidRPr="00B957AD" w14:paraId="2079F5B8" w14:textId="77777777" w:rsidTr="004E137E">
      <w:tc>
        <w:tcPr>
          <w:tcW w:w="1985" w:type="dxa"/>
        </w:tcPr>
        <w:p w14:paraId="374006BD" w14:textId="77777777" w:rsidR="00BD4062" w:rsidRPr="00B957AD" w:rsidRDefault="00BD4062">
          <w:pPr>
            <w:pStyle w:val="Piedepgina"/>
            <w:rPr>
              <w:rFonts w:ascii="TheSansCorrespondence" w:hAnsi="TheSansCorrespondence"/>
            </w:rPr>
          </w:pPr>
          <w:r w:rsidRPr="00B957AD">
            <w:rPr>
              <w:rFonts w:ascii="TheSansCorrespondence" w:hAnsi="TheSansCorrespondence"/>
            </w:rPr>
            <w:t>Redactado por:</w:t>
          </w:r>
        </w:p>
        <w:p w14:paraId="2E4F3FE7" w14:textId="45D809F5" w:rsidR="00BD4062" w:rsidRPr="00B957AD" w:rsidRDefault="00353F5B" w:rsidP="00E73E2D">
          <w:pPr>
            <w:pStyle w:val="Piedepgina"/>
            <w:rPr>
              <w:rFonts w:ascii="TheSansCorrespondence" w:hAnsi="TheSansCorrespondence"/>
              <w:b/>
            </w:rPr>
          </w:pPr>
          <w:r>
            <w:rPr>
              <w:rFonts w:ascii="TheSansCorrespondence" w:hAnsi="TheSansCorrespondence"/>
              <w:b/>
            </w:rPr>
            <w:t>Miguel Pinto</w:t>
          </w:r>
          <w:r w:rsidR="00FD0484">
            <w:rPr>
              <w:rFonts w:ascii="TheSansCorrespondence" w:hAnsi="TheSansCorrespondence"/>
              <w:b/>
            </w:rPr>
            <w:t xml:space="preserve"> </w:t>
          </w:r>
        </w:p>
      </w:tc>
      <w:tc>
        <w:tcPr>
          <w:tcW w:w="1417" w:type="dxa"/>
        </w:tcPr>
        <w:p w14:paraId="31534015" w14:textId="77777777" w:rsidR="00BD4062" w:rsidRPr="00B957AD" w:rsidRDefault="00BD4062">
          <w:pPr>
            <w:pStyle w:val="Piedepgina"/>
            <w:tabs>
              <w:tab w:val="center" w:pos="1345"/>
              <w:tab w:val="right" w:pos="2690"/>
            </w:tabs>
            <w:jc w:val="left"/>
            <w:rPr>
              <w:rFonts w:ascii="TheSansCorrespondence" w:hAnsi="TheSansCorrespondence"/>
            </w:rPr>
          </w:pPr>
          <w:r w:rsidRPr="00B957AD">
            <w:rPr>
              <w:rFonts w:ascii="TheSansCorrespondence" w:hAnsi="TheSansCorrespondence"/>
            </w:rPr>
            <w:t>Fecha:</w:t>
          </w:r>
        </w:p>
        <w:p w14:paraId="61CE4430" w14:textId="67FBE2DA" w:rsidR="00BD4062" w:rsidRPr="00B957AD" w:rsidRDefault="00BD4062">
          <w:pPr>
            <w:pStyle w:val="Piedepgina"/>
            <w:tabs>
              <w:tab w:val="center" w:pos="1345"/>
              <w:tab w:val="right" w:pos="2690"/>
            </w:tabs>
            <w:jc w:val="left"/>
            <w:rPr>
              <w:rFonts w:ascii="TheSansCorrespondence" w:hAnsi="TheSansCorrespondence"/>
              <w:b/>
            </w:rPr>
          </w:pPr>
          <w:r w:rsidRPr="00B957AD">
            <w:rPr>
              <w:rFonts w:ascii="TheSansCorrespondence" w:hAnsi="TheSansCorrespondence"/>
              <w:b/>
            </w:rPr>
            <w:fldChar w:fldCharType="begin"/>
          </w:r>
          <w:r w:rsidRPr="00B957AD">
            <w:rPr>
              <w:rFonts w:ascii="TheSansCorrespondence" w:hAnsi="TheSansCorrespondence"/>
              <w:b/>
            </w:rPr>
            <w:instrText xml:space="preserve"> DATE \@ "dd/MM/yyyy" </w:instrText>
          </w:r>
          <w:r w:rsidRPr="00B957AD">
            <w:rPr>
              <w:rFonts w:ascii="TheSansCorrespondence" w:hAnsi="TheSansCorrespondence"/>
              <w:b/>
            </w:rPr>
            <w:fldChar w:fldCharType="separate"/>
          </w:r>
          <w:r w:rsidR="00C96E9F">
            <w:rPr>
              <w:rFonts w:ascii="TheSansCorrespondence" w:hAnsi="TheSansCorrespondence"/>
              <w:b/>
              <w:noProof/>
            </w:rPr>
            <w:t>23/09/2021</w:t>
          </w:r>
          <w:r w:rsidRPr="00B957AD">
            <w:rPr>
              <w:rFonts w:ascii="TheSansCorrespondence" w:hAnsi="TheSansCorrespondence"/>
              <w:b/>
            </w:rPr>
            <w:fldChar w:fldCharType="end"/>
          </w:r>
          <w:r w:rsidRPr="00B957AD">
            <w:rPr>
              <w:rFonts w:ascii="TheSansCorrespondence" w:hAnsi="TheSansCorrespondence"/>
              <w:b/>
            </w:rPr>
            <w:tab/>
          </w:r>
          <w:r w:rsidRPr="00B957AD">
            <w:rPr>
              <w:rFonts w:ascii="TheSansCorrespondence" w:hAnsi="TheSansCorrespondence"/>
              <w:b/>
            </w:rPr>
            <w:tab/>
          </w:r>
        </w:p>
      </w:tc>
      <w:tc>
        <w:tcPr>
          <w:tcW w:w="4962" w:type="dxa"/>
        </w:tcPr>
        <w:p w14:paraId="411AC81E" w14:textId="77777777" w:rsidR="00BD4062" w:rsidRPr="00B957AD" w:rsidRDefault="00BD4062">
          <w:pPr>
            <w:pStyle w:val="Piedepgina"/>
            <w:tabs>
              <w:tab w:val="center" w:pos="1345"/>
              <w:tab w:val="right" w:pos="2690"/>
            </w:tabs>
            <w:jc w:val="left"/>
            <w:rPr>
              <w:rFonts w:ascii="TheSansCorrespondence" w:hAnsi="TheSansCorrespondence"/>
            </w:rPr>
          </w:pPr>
        </w:p>
      </w:tc>
      <w:tc>
        <w:tcPr>
          <w:tcW w:w="1842" w:type="dxa"/>
          <w:vAlign w:val="center"/>
        </w:tcPr>
        <w:p w14:paraId="3B7C0934" w14:textId="77777777" w:rsidR="00BD4062" w:rsidRPr="00B957AD" w:rsidRDefault="00BD4062" w:rsidP="00CB3552">
          <w:pPr>
            <w:pStyle w:val="Piedepgina"/>
            <w:jc w:val="center"/>
            <w:rPr>
              <w:rFonts w:ascii="TheSansCorrespondence" w:hAnsi="TheSansCorrespondence"/>
            </w:rPr>
          </w:pPr>
          <w:r w:rsidRPr="00B957AD">
            <w:rPr>
              <w:rFonts w:ascii="TheSansCorrespondence" w:hAnsi="TheSansCorrespondence"/>
              <w:snapToGrid w:val="0"/>
            </w:rPr>
            <w:t xml:space="preserve">Página </w: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begin"/>
          </w:r>
          <w:r w:rsidRPr="00B957AD">
            <w:rPr>
              <w:rFonts w:ascii="TheSansCorrespondence" w:hAnsi="TheSansCorrespondence"/>
              <w:b/>
              <w:snapToGrid w:val="0"/>
            </w:rPr>
            <w:instrText xml:space="preserve"> PAGE </w:instrTex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separate"/>
          </w:r>
          <w:r w:rsidR="00C15E43">
            <w:rPr>
              <w:rFonts w:ascii="TheSansCorrespondence" w:hAnsi="TheSansCorrespondence"/>
              <w:b/>
              <w:noProof/>
              <w:snapToGrid w:val="0"/>
            </w:rPr>
            <w:t>5</w: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end"/>
          </w:r>
          <w:r w:rsidRPr="00B957AD">
            <w:rPr>
              <w:rFonts w:ascii="TheSansCorrespondence" w:hAnsi="TheSansCorrespondence"/>
              <w:snapToGrid w:val="0"/>
            </w:rPr>
            <w:t xml:space="preserve"> de </w: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begin"/>
          </w:r>
          <w:r w:rsidRPr="00B957AD">
            <w:rPr>
              <w:rFonts w:ascii="TheSansCorrespondence" w:hAnsi="TheSansCorrespondence"/>
              <w:b/>
              <w:snapToGrid w:val="0"/>
            </w:rPr>
            <w:instrText xml:space="preserve"> NUMPAGES </w:instrTex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separate"/>
          </w:r>
          <w:r w:rsidR="00C15E43">
            <w:rPr>
              <w:rFonts w:ascii="TheSansCorrespondence" w:hAnsi="TheSansCorrespondence"/>
              <w:b/>
              <w:noProof/>
              <w:snapToGrid w:val="0"/>
            </w:rPr>
            <w:t>5</w:t>
          </w:r>
          <w:r w:rsidRPr="00B957AD">
            <w:rPr>
              <w:rFonts w:ascii="TheSansCorrespondence" w:hAnsi="TheSansCorrespondence"/>
              <w:b/>
              <w:snapToGrid w:val="0"/>
            </w:rPr>
            <w:fldChar w:fldCharType="end"/>
          </w:r>
        </w:p>
      </w:tc>
    </w:tr>
  </w:tbl>
  <w:p w14:paraId="01D467EB" w14:textId="77777777" w:rsidR="00BD4062" w:rsidRDefault="00BD4062" w:rsidP="003F3A96">
    <w:pPr>
      <w:pStyle w:val="Piedepgina"/>
      <w:jc w:val="center"/>
      <w:rPr>
        <w:rFonts w:ascii="TheSansCorrespondence" w:hAnsi="TheSansCorrespondence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D37632" w14:textId="77777777" w:rsidR="00BB7C93" w:rsidRDefault="00BB7C93">
      <w:r>
        <w:separator/>
      </w:r>
    </w:p>
  </w:footnote>
  <w:footnote w:type="continuationSeparator" w:id="0">
    <w:p w14:paraId="4C8EE907" w14:textId="77777777" w:rsidR="00BB7C93" w:rsidRDefault="00BB7C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206" w:type="dxa"/>
      <w:tblInd w:w="108" w:type="dxa"/>
      <w:tblBorders>
        <w:top w:val="single" w:sz="18" w:space="0" w:color="auto"/>
        <w:left w:val="single" w:sz="18" w:space="0" w:color="auto"/>
        <w:bottom w:val="single" w:sz="18" w:space="0" w:color="auto"/>
        <w:right w:val="single" w:sz="18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1843"/>
      <w:gridCol w:w="6390"/>
      <w:gridCol w:w="1973"/>
    </w:tblGrid>
    <w:tr w:rsidR="00BD4062" w14:paraId="3701C38D" w14:textId="77777777" w:rsidTr="00C7080A">
      <w:trPr>
        <w:cantSplit/>
        <w:trHeight w:val="1373"/>
      </w:trPr>
      <w:tc>
        <w:tcPr>
          <w:tcW w:w="1843" w:type="dxa"/>
          <w:vAlign w:val="center"/>
        </w:tcPr>
        <w:p w14:paraId="6B64BDF6" w14:textId="5FEC52DA" w:rsidR="00BD4062" w:rsidRPr="00217CAD" w:rsidRDefault="00864021" w:rsidP="0050252F">
          <w:pPr>
            <w:pStyle w:val="Encabezado"/>
            <w:ind w:left="-250" w:right="-108" w:firstLine="250"/>
            <w:rPr>
              <w:rFonts w:ascii="TheSansCorrespondence" w:hAnsi="TheSansCorrespondence" w:cs="Arial"/>
              <w:b/>
              <w:sz w:val="20"/>
            </w:rPr>
          </w:pPr>
          <w:r>
            <w:rPr>
              <w:noProof/>
            </w:rPr>
            <w:drawing>
              <wp:inline distT="0" distB="0" distL="0" distR="0" wp14:anchorId="61D2464D" wp14:editId="4006CCD1">
                <wp:extent cx="1033145" cy="1033145"/>
                <wp:effectExtent l="0" t="0" r="0" b="0"/>
                <wp:docPr id="5" name="Imagen 5" descr="Resultado de imagen para AJ INGENIERO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Resultado de imagen para AJ INGENIERO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3145" cy="1033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90" w:type="dxa"/>
          <w:vAlign w:val="center"/>
        </w:tcPr>
        <w:p w14:paraId="12AE4995" w14:textId="17CB20BA" w:rsidR="00C7080A" w:rsidRDefault="00FD0484" w:rsidP="00992322">
          <w:pPr>
            <w:pStyle w:val="Encabezado"/>
            <w:jc w:val="center"/>
            <w:rPr>
              <w:rFonts w:ascii="TheSansCorrespondence" w:hAnsi="TheSansCorrespondence" w:cs="Arial"/>
              <w:b/>
              <w:sz w:val="28"/>
              <w:szCs w:val="28"/>
            </w:rPr>
          </w:pPr>
          <w:r>
            <w:rPr>
              <w:rFonts w:ascii="TheSansCorrespondence" w:hAnsi="TheSansCorrespondence" w:cs="Arial"/>
              <w:b/>
              <w:sz w:val="28"/>
              <w:szCs w:val="28"/>
            </w:rPr>
            <w:t>O</w:t>
          </w:r>
          <w:r w:rsidR="00786A2E">
            <w:rPr>
              <w:rFonts w:ascii="TheSansCorrespondence" w:hAnsi="TheSansCorrespondence" w:cs="Arial"/>
              <w:b/>
              <w:sz w:val="28"/>
              <w:szCs w:val="28"/>
            </w:rPr>
            <w:t>ficina Central</w:t>
          </w:r>
          <w:r w:rsidR="00C7080A">
            <w:rPr>
              <w:rFonts w:ascii="TheSansCorrespondence" w:hAnsi="TheSansCorrespondence" w:cs="Arial"/>
              <w:b/>
              <w:sz w:val="28"/>
              <w:szCs w:val="28"/>
            </w:rPr>
            <w:t xml:space="preserve"> </w:t>
          </w:r>
          <w:r w:rsidR="00CB63AC">
            <w:rPr>
              <w:rFonts w:ascii="TheSansCorrespondence" w:hAnsi="TheSansCorrespondence" w:cs="Arial"/>
              <w:b/>
              <w:sz w:val="28"/>
              <w:szCs w:val="28"/>
            </w:rPr>
            <w:t>ARI</w:t>
          </w:r>
          <w:r w:rsidR="00786A2E">
            <w:rPr>
              <w:rFonts w:ascii="TheSansCorrespondence" w:hAnsi="TheSansCorrespondence" w:cs="Arial"/>
              <w:b/>
              <w:sz w:val="28"/>
              <w:szCs w:val="28"/>
            </w:rPr>
            <w:t>C</w:t>
          </w:r>
          <w:r w:rsidR="00CB63AC">
            <w:rPr>
              <w:rFonts w:ascii="TheSansCorrespondence" w:hAnsi="TheSansCorrespondence" w:cs="Arial"/>
              <w:b/>
              <w:sz w:val="28"/>
              <w:szCs w:val="28"/>
            </w:rPr>
            <w:t>A V</w:t>
          </w:r>
        </w:p>
        <w:p w14:paraId="66B337B1" w14:textId="77777777" w:rsidR="00C7080A" w:rsidRDefault="00C7080A" w:rsidP="00992322">
          <w:pPr>
            <w:pStyle w:val="Encabezado"/>
            <w:jc w:val="center"/>
            <w:rPr>
              <w:rFonts w:ascii="TheSansCorrespondence" w:hAnsi="TheSansCorrespondence" w:cs="Arial"/>
              <w:b/>
              <w:sz w:val="28"/>
              <w:szCs w:val="28"/>
            </w:rPr>
          </w:pPr>
        </w:p>
        <w:p w14:paraId="12D8684D" w14:textId="2B3B07FD" w:rsidR="00992322" w:rsidRPr="002032BC" w:rsidRDefault="00C7080A" w:rsidP="00992322">
          <w:pPr>
            <w:pStyle w:val="Encabezado"/>
            <w:jc w:val="center"/>
            <w:rPr>
              <w:rFonts w:ascii="TheSansCorrespondence" w:hAnsi="TheSansCorrespondence" w:cs="Arial"/>
              <w:b/>
              <w:sz w:val="28"/>
              <w:szCs w:val="28"/>
            </w:rPr>
          </w:pPr>
          <w:r>
            <w:rPr>
              <w:rFonts w:ascii="TheSansCorrespondence" w:hAnsi="TheSansCorrespondence" w:cs="Arial"/>
              <w:b/>
              <w:noProof/>
              <w:sz w:val="28"/>
              <w:szCs w:val="28"/>
            </w:rPr>
            <w:drawing>
              <wp:inline distT="0" distB="0" distL="0" distR="0" wp14:anchorId="2F59567C" wp14:editId="27745BC8">
                <wp:extent cx="1121874" cy="374919"/>
                <wp:effectExtent l="0" t="0" r="2540" b="6350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1784" cy="3882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73" w:type="dxa"/>
          <w:vAlign w:val="center"/>
        </w:tcPr>
        <w:p w14:paraId="13261509" w14:textId="1403FF7F" w:rsidR="00BD4062" w:rsidRPr="00156B98" w:rsidRDefault="00C7080A" w:rsidP="002D6B2D">
          <w:pPr>
            <w:pStyle w:val="Encabezado"/>
            <w:ind w:left="-108"/>
            <w:jc w:val="center"/>
            <w:rPr>
              <w:rFonts w:ascii="TheSansCorrespondence" w:hAnsi="TheSansCorrespondence"/>
            </w:rPr>
          </w:pPr>
          <w:r>
            <w:rPr>
              <w:noProof/>
              <w:lang w:val="es-CL" w:eastAsia="es-CL"/>
            </w:rPr>
            <w:drawing>
              <wp:anchor distT="0" distB="0" distL="114300" distR="114300" simplePos="0" relativeHeight="251659264" behindDoc="1" locked="0" layoutInCell="1" allowOverlap="1" wp14:anchorId="0332E0BC" wp14:editId="280567BC">
                <wp:simplePos x="0" y="0"/>
                <wp:positionH relativeFrom="column">
                  <wp:posOffset>215900</wp:posOffset>
                </wp:positionH>
                <wp:positionV relativeFrom="paragraph">
                  <wp:posOffset>-721360</wp:posOffset>
                </wp:positionV>
                <wp:extent cx="714375" cy="714375"/>
                <wp:effectExtent l="0" t="0" r="9525" b="9525"/>
                <wp:wrapTight wrapText="bothSides">
                  <wp:wrapPolygon edited="0">
                    <wp:start x="0" y="0"/>
                    <wp:lineTo x="0" y="21312"/>
                    <wp:lineTo x="21312" y="21312"/>
                    <wp:lineTo x="21312" y="0"/>
                    <wp:lineTo x="0" y="0"/>
                  </wp:wrapPolygon>
                </wp:wrapTight>
                <wp:docPr id="31" name="Imagen 31" descr="D:\Users\Juan Carlos Luengo G\Pictures\image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D:\Users\Juan Carlos Luengo G\Pictures\images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4375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  <w:tr w:rsidR="00BD4062" w:rsidRPr="00460B9D" w14:paraId="79F75905" w14:textId="77777777" w:rsidTr="002D6B2D">
      <w:trPr>
        <w:cantSplit/>
        <w:trHeight w:val="324"/>
      </w:trPr>
      <w:tc>
        <w:tcPr>
          <w:tcW w:w="10206" w:type="dxa"/>
          <w:gridSpan w:val="3"/>
          <w:vAlign w:val="center"/>
        </w:tcPr>
        <w:p w14:paraId="59B7C46C" w14:textId="77777777" w:rsidR="00BD4062" w:rsidRPr="002032BC" w:rsidRDefault="00790612" w:rsidP="00AD41BA">
          <w:pPr>
            <w:jc w:val="center"/>
            <w:rPr>
              <w:rFonts w:ascii="TheSansCorrespondence" w:hAnsi="TheSansCorrespondence" w:cs="Arial"/>
              <w:b/>
              <w:sz w:val="24"/>
              <w:szCs w:val="24"/>
            </w:rPr>
          </w:pPr>
          <w:r w:rsidRPr="002032BC">
            <w:rPr>
              <w:rFonts w:ascii="TheSansCorrespondence" w:hAnsi="TheSansCorrespondence" w:cs="Arial"/>
              <w:b/>
              <w:sz w:val="24"/>
              <w:szCs w:val="24"/>
            </w:rPr>
            <w:t>R</w:t>
          </w:r>
          <w:r w:rsidR="00112F8F" w:rsidRPr="002032BC">
            <w:rPr>
              <w:rFonts w:ascii="TheSansCorrespondence" w:hAnsi="TheSansCorrespondence" w:cs="Arial"/>
              <w:b/>
              <w:sz w:val="24"/>
              <w:szCs w:val="24"/>
            </w:rPr>
            <w:t>esumen ejecutivo</w:t>
          </w:r>
        </w:p>
      </w:tc>
    </w:tr>
  </w:tbl>
  <w:p w14:paraId="211F0356" w14:textId="77777777" w:rsidR="00BD4062" w:rsidRPr="00460B9D" w:rsidRDefault="00BD4062" w:rsidP="005824EA">
    <w:pPr>
      <w:pStyle w:val="Encabezado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010674A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B652F8"/>
    <w:multiLevelType w:val="hybridMultilevel"/>
    <w:tmpl w:val="19AA0BC0"/>
    <w:lvl w:ilvl="0" w:tplc="4048890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520" w:hanging="360"/>
      </w:pPr>
    </w:lvl>
    <w:lvl w:ilvl="2" w:tplc="340A001B" w:tentative="1">
      <w:start w:val="1"/>
      <w:numFmt w:val="lowerRoman"/>
      <w:lvlText w:val="%3."/>
      <w:lvlJc w:val="right"/>
      <w:pPr>
        <w:ind w:left="3240" w:hanging="180"/>
      </w:pPr>
    </w:lvl>
    <w:lvl w:ilvl="3" w:tplc="340A000F" w:tentative="1">
      <w:start w:val="1"/>
      <w:numFmt w:val="decimal"/>
      <w:lvlText w:val="%4."/>
      <w:lvlJc w:val="left"/>
      <w:pPr>
        <w:ind w:left="3960" w:hanging="360"/>
      </w:pPr>
    </w:lvl>
    <w:lvl w:ilvl="4" w:tplc="340A0019" w:tentative="1">
      <w:start w:val="1"/>
      <w:numFmt w:val="lowerLetter"/>
      <w:lvlText w:val="%5."/>
      <w:lvlJc w:val="left"/>
      <w:pPr>
        <w:ind w:left="4680" w:hanging="360"/>
      </w:pPr>
    </w:lvl>
    <w:lvl w:ilvl="5" w:tplc="340A001B" w:tentative="1">
      <w:start w:val="1"/>
      <w:numFmt w:val="lowerRoman"/>
      <w:lvlText w:val="%6."/>
      <w:lvlJc w:val="right"/>
      <w:pPr>
        <w:ind w:left="5400" w:hanging="180"/>
      </w:pPr>
    </w:lvl>
    <w:lvl w:ilvl="6" w:tplc="340A000F" w:tentative="1">
      <w:start w:val="1"/>
      <w:numFmt w:val="decimal"/>
      <w:lvlText w:val="%7."/>
      <w:lvlJc w:val="left"/>
      <w:pPr>
        <w:ind w:left="6120" w:hanging="360"/>
      </w:pPr>
    </w:lvl>
    <w:lvl w:ilvl="7" w:tplc="340A0019" w:tentative="1">
      <w:start w:val="1"/>
      <w:numFmt w:val="lowerLetter"/>
      <w:lvlText w:val="%8."/>
      <w:lvlJc w:val="left"/>
      <w:pPr>
        <w:ind w:left="6840" w:hanging="360"/>
      </w:pPr>
    </w:lvl>
    <w:lvl w:ilvl="8" w:tplc="34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EE51376"/>
    <w:multiLevelType w:val="singleLevel"/>
    <w:tmpl w:val="A1F6DA08"/>
    <w:lvl w:ilvl="0">
      <w:start w:val="1"/>
      <w:numFmt w:val="decimal"/>
      <w:pStyle w:val="BodyNumbered"/>
      <w:lvlText w:val="%1."/>
      <w:lvlJc w:val="left"/>
      <w:pPr>
        <w:tabs>
          <w:tab w:val="num" w:pos="360"/>
        </w:tabs>
        <w:ind w:left="360" w:hanging="360"/>
      </w:pPr>
      <w:rPr>
        <w:rFonts w:ascii="ITCCentury Light" w:hAnsi="ITCCentury Light" w:hint="default"/>
        <w:b w:val="0"/>
        <w:i w:val="0"/>
        <w:caps w:val="0"/>
        <w:strike w:val="0"/>
        <w:dstrike w:val="0"/>
        <w:vanish w:val="0"/>
        <w:sz w:val="20"/>
        <w:u w:val="none"/>
        <w:vertAlign w:val="baseline"/>
      </w:rPr>
    </w:lvl>
  </w:abstractNum>
  <w:abstractNum w:abstractNumId="3" w15:restartNumberingAfterBreak="0">
    <w:nsid w:val="13B36AF7"/>
    <w:multiLevelType w:val="hybridMultilevel"/>
    <w:tmpl w:val="84ECE57C"/>
    <w:lvl w:ilvl="0" w:tplc="46EE95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D4067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E654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4E01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A81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CA1B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CD8CC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9AD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ACC6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A125193"/>
    <w:multiLevelType w:val="hybridMultilevel"/>
    <w:tmpl w:val="80B66058"/>
    <w:lvl w:ilvl="0" w:tplc="340A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ED20805"/>
    <w:multiLevelType w:val="hybridMultilevel"/>
    <w:tmpl w:val="BB9CF7BA"/>
    <w:lvl w:ilvl="0" w:tplc="23F6F0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78C5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24AE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BC87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69E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DE7B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D2CE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D220C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222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EDD43CA"/>
    <w:multiLevelType w:val="multilevel"/>
    <w:tmpl w:val="7FD2FEFE"/>
    <w:lvl w:ilvl="0">
      <w:start w:val="1"/>
      <w:numFmt w:val="decimal"/>
      <w:pStyle w:val="Ttulo1"/>
      <w:isLgl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lowerRoman"/>
      <w:pStyle w:val="Ttulo4"/>
      <w:lvlText w:val="%1.%2.%3.%4"/>
      <w:lvlJc w:val="left"/>
      <w:pPr>
        <w:tabs>
          <w:tab w:val="num" w:pos="1440"/>
        </w:tabs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29E33536"/>
    <w:multiLevelType w:val="hybridMultilevel"/>
    <w:tmpl w:val="32A079CC"/>
    <w:lvl w:ilvl="0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" w15:restartNumberingAfterBreak="0">
    <w:nsid w:val="393D0CF7"/>
    <w:multiLevelType w:val="hybridMultilevel"/>
    <w:tmpl w:val="06CACD62"/>
    <w:lvl w:ilvl="0" w:tplc="3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41F52053"/>
    <w:multiLevelType w:val="hybridMultilevel"/>
    <w:tmpl w:val="E5CA182E"/>
    <w:lvl w:ilvl="0" w:tplc="13980AA6">
      <w:start w:val="1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C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8274963"/>
    <w:multiLevelType w:val="hybridMultilevel"/>
    <w:tmpl w:val="76609CD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F9E3394"/>
    <w:multiLevelType w:val="hybridMultilevel"/>
    <w:tmpl w:val="9CD2CE6C"/>
    <w:lvl w:ilvl="0" w:tplc="3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6"/>
  </w:num>
  <w:num w:numId="9">
    <w:abstractNumId w:val="6"/>
  </w:num>
  <w:num w:numId="10">
    <w:abstractNumId w:val="3"/>
  </w:num>
  <w:num w:numId="11">
    <w:abstractNumId w:val="6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6"/>
  </w:num>
  <w:num w:numId="19">
    <w:abstractNumId w:val="6"/>
  </w:num>
  <w:num w:numId="20">
    <w:abstractNumId w:val="6"/>
  </w:num>
  <w:num w:numId="21">
    <w:abstractNumId w:val="4"/>
  </w:num>
  <w:num w:numId="22">
    <w:abstractNumId w:val="8"/>
  </w:num>
  <w:num w:numId="23">
    <w:abstractNumId w:val="7"/>
  </w:num>
  <w:num w:numId="24">
    <w:abstractNumId w:val="11"/>
  </w:num>
  <w:num w:numId="25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6FF6"/>
    <w:rsid w:val="00000F57"/>
    <w:rsid w:val="000022B7"/>
    <w:rsid w:val="0000385A"/>
    <w:rsid w:val="00003E27"/>
    <w:rsid w:val="00005DEC"/>
    <w:rsid w:val="000068C4"/>
    <w:rsid w:val="00010187"/>
    <w:rsid w:val="000140AB"/>
    <w:rsid w:val="00016FFF"/>
    <w:rsid w:val="00017116"/>
    <w:rsid w:val="00017757"/>
    <w:rsid w:val="00021217"/>
    <w:rsid w:val="00022261"/>
    <w:rsid w:val="00024CC2"/>
    <w:rsid w:val="00025F17"/>
    <w:rsid w:val="00031817"/>
    <w:rsid w:val="00032E1D"/>
    <w:rsid w:val="00032F91"/>
    <w:rsid w:val="00040880"/>
    <w:rsid w:val="000542B1"/>
    <w:rsid w:val="00054B0A"/>
    <w:rsid w:val="00064D43"/>
    <w:rsid w:val="000737B6"/>
    <w:rsid w:val="0007384A"/>
    <w:rsid w:val="00082137"/>
    <w:rsid w:val="00083EAC"/>
    <w:rsid w:val="000871CA"/>
    <w:rsid w:val="00090B14"/>
    <w:rsid w:val="00090CC5"/>
    <w:rsid w:val="00091BBD"/>
    <w:rsid w:val="00097BDD"/>
    <w:rsid w:val="00097E6A"/>
    <w:rsid w:val="000B0077"/>
    <w:rsid w:val="000B2F9E"/>
    <w:rsid w:val="000B761F"/>
    <w:rsid w:val="000C0BEC"/>
    <w:rsid w:val="000C2EC9"/>
    <w:rsid w:val="000C58B0"/>
    <w:rsid w:val="000C6A89"/>
    <w:rsid w:val="000D72BE"/>
    <w:rsid w:val="000D75B0"/>
    <w:rsid w:val="000E3A03"/>
    <w:rsid w:val="000E5B32"/>
    <w:rsid w:val="000E5C11"/>
    <w:rsid w:val="000F0F57"/>
    <w:rsid w:val="000F41A9"/>
    <w:rsid w:val="000F75B8"/>
    <w:rsid w:val="00103FDD"/>
    <w:rsid w:val="001062D9"/>
    <w:rsid w:val="00106DDC"/>
    <w:rsid w:val="00112F8F"/>
    <w:rsid w:val="00114EF6"/>
    <w:rsid w:val="0012633D"/>
    <w:rsid w:val="001340C1"/>
    <w:rsid w:val="001371F4"/>
    <w:rsid w:val="001377D1"/>
    <w:rsid w:val="001410DB"/>
    <w:rsid w:val="00143E80"/>
    <w:rsid w:val="0014432F"/>
    <w:rsid w:val="001479DB"/>
    <w:rsid w:val="00160C8F"/>
    <w:rsid w:val="00164A36"/>
    <w:rsid w:val="00170C99"/>
    <w:rsid w:val="00171276"/>
    <w:rsid w:val="0017284A"/>
    <w:rsid w:val="0017682B"/>
    <w:rsid w:val="001851EE"/>
    <w:rsid w:val="00187B83"/>
    <w:rsid w:val="00187FE2"/>
    <w:rsid w:val="00190AFB"/>
    <w:rsid w:val="0019280D"/>
    <w:rsid w:val="00193FFE"/>
    <w:rsid w:val="001A511B"/>
    <w:rsid w:val="001A5E44"/>
    <w:rsid w:val="001B4242"/>
    <w:rsid w:val="001B4598"/>
    <w:rsid w:val="001B6BCD"/>
    <w:rsid w:val="001C0B84"/>
    <w:rsid w:val="001C38D2"/>
    <w:rsid w:val="001C753A"/>
    <w:rsid w:val="001D0FF2"/>
    <w:rsid w:val="001D1753"/>
    <w:rsid w:val="001D34A3"/>
    <w:rsid w:val="001E01F0"/>
    <w:rsid w:val="0020063B"/>
    <w:rsid w:val="00200967"/>
    <w:rsid w:val="00200F7D"/>
    <w:rsid w:val="002027D9"/>
    <w:rsid w:val="002032BC"/>
    <w:rsid w:val="00204EB9"/>
    <w:rsid w:val="00206AD0"/>
    <w:rsid w:val="00207FD0"/>
    <w:rsid w:val="00216CEB"/>
    <w:rsid w:val="00222356"/>
    <w:rsid w:val="002229BD"/>
    <w:rsid w:val="00223FC8"/>
    <w:rsid w:val="002246BC"/>
    <w:rsid w:val="002279AA"/>
    <w:rsid w:val="00235F57"/>
    <w:rsid w:val="00241C14"/>
    <w:rsid w:val="00242391"/>
    <w:rsid w:val="00244025"/>
    <w:rsid w:val="00245AA1"/>
    <w:rsid w:val="00250BB8"/>
    <w:rsid w:val="00252E1F"/>
    <w:rsid w:val="00255585"/>
    <w:rsid w:val="00256743"/>
    <w:rsid w:val="00271879"/>
    <w:rsid w:val="002763A6"/>
    <w:rsid w:val="002804DD"/>
    <w:rsid w:val="002830C9"/>
    <w:rsid w:val="002856A9"/>
    <w:rsid w:val="00286A83"/>
    <w:rsid w:val="00295832"/>
    <w:rsid w:val="0029731A"/>
    <w:rsid w:val="002A0DC4"/>
    <w:rsid w:val="002A6304"/>
    <w:rsid w:val="002B0017"/>
    <w:rsid w:val="002B0BBA"/>
    <w:rsid w:val="002B1E9B"/>
    <w:rsid w:val="002B4DBB"/>
    <w:rsid w:val="002B597A"/>
    <w:rsid w:val="002B6E3D"/>
    <w:rsid w:val="002B77DE"/>
    <w:rsid w:val="002D4F5F"/>
    <w:rsid w:val="002D6B2D"/>
    <w:rsid w:val="002E10D6"/>
    <w:rsid w:val="002E2A84"/>
    <w:rsid w:val="002F0C22"/>
    <w:rsid w:val="002F589B"/>
    <w:rsid w:val="002F696A"/>
    <w:rsid w:val="002F754D"/>
    <w:rsid w:val="002F7C5A"/>
    <w:rsid w:val="00305908"/>
    <w:rsid w:val="003071AA"/>
    <w:rsid w:val="00307C01"/>
    <w:rsid w:val="00310430"/>
    <w:rsid w:val="0031219F"/>
    <w:rsid w:val="003146AE"/>
    <w:rsid w:val="003170F5"/>
    <w:rsid w:val="00321740"/>
    <w:rsid w:val="00327186"/>
    <w:rsid w:val="003300A3"/>
    <w:rsid w:val="003371E8"/>
    <w:rsid w:val="00341DCE"/>
    <w:rsid w:val="003433C2"/>
    <w:rsid w:val="00343914"/>
    <w:rsid w:val="00343F37"/>
    <w:rsid w:val="00351A2D"/>
    <w:rsid w:val="00353F5B"/>
    <w:rsid w:val="00356682"/>
    <w:rsid w:val="00365DF6"/>
    <w:rsid w:val="00370239"/>
    <w:rsid w:val="003746B0"/>
    <w:rsid w:val="003755A9"/>
    <w:rsid w:val="00376005"/>
    <w:rsid w:val="00376A34"/>
    <w:rsid w:val="00377702"/>
    <w:rsid w:val="0038010D"/>
    <w:rsid w:val="0038698E"/>
    <w:rsid w:val="00393965"/>
    <w:rsid w:val="003A1073"/>
    <w:rsid w:val="003A1A5D"/>
    <w:rsid w:val="003A37C4"/>
    <w:rsid w:val="003B3144"/>
    <w:rsid w:val="003B7850"/>
    <w:rsid w:val="003C0370"/>
    <w:rsid w:val="003C1A6D"/>
    <w:rsid w:val="003C1E97"/>
    <w:rsid w:val="003C271B"/>
    <w:rsid w:val="003C4B8D"/>
    <w:rsid w:val="003C6FF6"/>
    <w:rsid w:val="003F0080"/>
    <w:rsid w:val="003F0BFE"/>
    <w:rsid w:val="003F0D57"/>
    <w:rsid w:val="003F1709"/>
    <w:rsid w:val="003F2071"/>
    <w:rsid w:val="003F3A96"/>
    <w:rsid w:val="003F3E87"/>
    <w:rsid w:val="003F5CE6"/>
    <w:rsid w:val="0040400B"/>
    <w:rsid w:val="00405768"/>
    <w:rsid w:val="00410355"/>
    <w:rsid w:val="00411FF5"/>
    <w:rsid w:val="004171B5"/>
    <w:rsid w:val="00421DFB"/>
    <w:rsid w:val="00426617"/>
    <w:rsid w:val="00431C3A"/>
    <w:rsid w:val="004331F8"/>
    <w:rsid w:val="00433992"/>
    <w:rsid w:val="00435A0D"/>
    <w:rsid w:val="0044244D"/>
    <w:rsid w:val="00443F0C"/>
    <w:rsid w:val="0044407C"/>
    <w:rsid w:val="00450ABD"/>
    <w:rsid w:val="00452D67"/>
    <w:rsid w:val="00460B9D"/>
    <w:rsid w:val="00462DD0"/>
    <w:rsid w:val="00464034"/>
    <w:rsid w:val="004648F1"/>
    <w:rsid w:val="004672C9"/>
    <w:rsid w:val="004723D0"/>
    <w:rsid w:val="004747FF"/>
    <w:rsid w:val="00476B08"/>
    <w:rsid w:val="00480120"/>
    <w:rsid w:val="00483721"/>
    <w:rsid w:val="00487DF3"/>
    <w:rsid w:val="004907A1"/>
    <w:rsid w:val="00494C7B"/>
    <w:rsid w:val="00494E59"/>
    <w:rsid w:val="00495A64"/>
    <w:rsid w:val="004A0A31"/>
    <w:rsid w:val="004A3AA2"/>
    <w:rsid w:val="004A3D13"/>
    <w:rsid w:val="004A486F"/>
    <w:rsid w:val="004A6A7F"/>
    <w:rsid w:val="004B0D93"/>
    <w:rsid w:val="004B0F02"/>
    <w:rsid w:val="004B2E0F"/>
    <w:rsid w:val="004B5B8D"/>
    <w:rsid w:val="004C20AE"/>
    <w:rsid w:val="004C33FB"/>
    <w:rsid w:val="004C3778"/>
    <w:rsid w:val="004C3905"/>
    <w:rsid w:val="004C5908"/>
    <w:rsid w:val="004D04AD"/>
    <w:rsid w:val="004D04C8"/>
    <w:rsid w:val="004D49AF"/>
    <w:rsid w:val="004D6887"/>
    <w:rsid w:val="004E1092"/>
    <w:rsid w:val="004E137E"/>
    <w:rsid w:val="004E20BA"/>
    <w:rsid w:val="004E3A39"/>
    <w:rsid w:val="004F2F3F"/>
    <w:rsid w:val="004F4150"/>
    <w:rsid w:val="004F67B0"/>
    <w:rsid w:val="004F6C51"/>
    <w:rsid w:val="0050252F"/>
    <w:rsid w:val="005103DB"/>
    <w:rsid w:val="005116D0"/>
    <w:rsid w:val="00511C44"/>
    <w:rsid w:val="00512009"/>
    <w:rsid w:val="005131F8"/>
    <w:rsid w:val="005132B2"/>
    <w:rsid w:val="00522450"/>
    <w:rsid w:val="0052407A"/>
    <w:rsid w:val="00526053"/>
    <w:rsid w:val="005363BF"/>
    <w:rsid w:val="00543518"/>
    <w:rsid w:val="00544C54"/>
    <w:rsid w:val="005451BE"/>
    <w:rsid w:val="00547B2F"/>
    <w:rsid w:val="00551BBC"/>
    <w:rsid w:val="00555090"/>
    <w:rsid w:val="00560532"/>
    <w:rsid w:val="00562340"/>
    <w:rsid w:val="00562B72"/>
    <w:rsid w:val="00562EE5"/>
    <w:rsid w:val="00563319"/>
    <w:rsid w:val="0057369E"/>
    <w:rsid w:val="00573812"/>
    <w:rsid w:val="00576DA0"/>
    <w:rsid w:val="00580A2F"/>
    <w:rsid w:val="005811EF"/>
    <w:rsid w:val="0058205D"/>
    <w:rsid w:val="005824EA"/>
    <w:rsid w:val="0059175D"/>
    <w:rsid w:val="00591A3B"/>
    <w:rsid w:val="00592946"/>
    <w:rsid w:val="00595213"/>
    <w:rsid w:val="0059735A"/>
    <w:rsid w:val="00597AE0"/>
    <w:rsid w:val="005A0239"/>
    <w:rsid w:val="005A053C"/>
    <w:rsid w:val="005A35F9"/>
    <w:rsid w:val="005A4A22"/>
    <w:rsid w:val="005A5E7C"/>
    <w:rsid w:val="005B109A"/>
    <w:rsid w:val="005B1D23"/>
    <w:rsid w:val="005B7BF7"/>
    <w:rsid w:val="005B7C69"/>
    <w:rsid w:val="005C058C"/>
    <w:rsid w:val="005C4008"/>
    <w:rsid w:val="005C5BFA"/>
    <w:rsid w:val="005C7F01"/>
    <w:rsid w:val="005D2615"/>
    <w:rsid w:val="005D539E"/>
    <w:rsid w:val="005D5BC4"/>
    <w:rsid w:val="005E43DE"/>
    <w:rsid w:val="005E4438"/>
    <w:rsid w:val="005E457D"/>
    <w:rsid w:val="005E74D1"/>
    <w:rsid w:val="005E7653"/>
    <w:rsid w:val="005E786A"/>
    <w:rsid w:val="005E7B7F"/>
    <w:rsid w:val="005F285D"/>
    <w:rsid w:val="00605A80"/>
    <w:rsid w:val="006118FA"/>
    <w:rsid w:val="00611ABA"/>
    <w:rsid w:val="00614EE5"/>
    <w:rsid w:val="0061579C"/>
    <w:rsid w:val="00623E53"/>
    <w:rsid w:val="00626238"/>
    <w:rsid w:val="00626784"/>
    <w:rsid w:val="006304EC"/>
    <w:rsid w:val="00632164"/>
    <w:rsid w:val="006415C7"/>
    <w:rsid w:val="00641F2C"/>
    <w:rsid w:val="00644796"/>
    <w:rsid w:val="00653330"/>
    <w:rsid w:val="00655BFC"/>
    <w:rsid w:val="006607A4"/>
    <w:rsid w:val="006611BC"/>
    <w:rsid w:val="006637E6"/>
    <w:rsid w:val="006645B5"/>
    <w:rsid w:val="006667E4"/>
    <w:rsid w:val="00666EDB"/>
    <w:rsid w:val="00667D80"/>
    <w:rsid w:val="006715C6"/>
    <w:rsid w:val="0067511E"/>
    <w:rsid w:val="0067533E"/>
    <w:rsid w:val="00685D52"/>
    <w:rsid w:val="00691CAB"/>
    <w:rsid w:val="00694732"/>
    <w:rsid w:val="006978DF"/>
    <w:rsid w:val="006A2501"/>
    <w:rsid w:val="006A36C8"/>
    <w:rsid w:val="006A6655"/>
    <w:rsid w:val="006A6E10"/>
    <w:rsid w:val="006B16F7"/>
    <w:rsid w:val="006B2B58"/>
    <w:rsid w:val="006B41C8"/>
    <w:rsid w:val="006B5F42"/>
    <w:rsid w:val="006C162F"/>
    <w:rsid w:val="006C168B"/>
    <w:rsid w:val="006C348C"/>
    <w:rsid w:val="006C570B"/>
    <w:rsid w:val="006C5E5F"/>
    <w:rsid w:val="006C643A"/>
    <w:rsid w:val="006D651F"/>
    <w:rsid w:val="006D6633"/>
    <w:rsid w:val="006D760E"/>
    <w:rsid w:val="006D79FA"/>
    <w:rsid w:val="006E34AC"/>
    <w:rsid w:val="006E3D07"/>
    <w:rsid w:val="006E6698"/>
    <w:rsid w:val="006F2CBD"/>
    <w:rsid w:val="006F2D65"/>
    <w:rsid w:val="006F5C5F"/>
    <w:rsid w:val="006F6F11"/>
    <w:rsid w:val="00704B14"/>
    <w:rsid w:val="00714971"/>
    <w:rsid w:val="00720A97"/>
    <w:rsid w:val="0072118F"/>
    <w:rsid w:val="00725EC4"/>
    <w:rsid w:val="007443E6"/>
    <w:rsid w:val="007446DD"/>
    <w:rsid w:val="00745B96"/>
    <w:rsid w:val="0076019F"/>
    <w:rsid w:val="00760531"/>
    <w:rsid w:val="007605BC"/>
    <w:rsid w:val="0076227B"/>
    <w:rsid w:val="007631D0"/>
    <w:rsid w:val="00766809"/>
    <w:rsid w:val="00774C80"/>
    <w:rsid w:val="007752D8"/>
    <w:rsid w:val="007770B3"/>
    <w:rsid w:val="00781226"/>
    <w:rsid w:val="00785DBD"/>
    <w:rsid w:val="00786A2E"/>
    <w:rsid w:val="00790612"/>
    <w:rsid w:val="00791DE2"/>
    <w:rsid w:val="00793924"/>
    <w:rsid w:val="007A14EF"/>
    <w:rsid w:val="007A1B3D"/>
    <w:rsid w:val="007A722A"/>
    <w:rsid w:val="007B011F"/>
    <w:rsid w:val="007B23FE"/>
    <w:rsid w:val="007B3BD7"/>
    <w:rsid w:val="007B745D"/>
    <w:rsid w:val="007C0FD3"/>
    <w:rsid w:val="007C21B4"/>
    <w:rsid w:val="007C4B7B"/>
    <w:rsid w:val="007C6C31"/>
    <w:rsid w:val="007C7031"/>
    <w:rsid w:val="007C76FF"/>
    <w:rsid w:val="007C7EFD"/>
    <w:rsid w:val="007D5C69"/>
    <w:rsid w:val="007E7C3E"/>
    <w:rsid w:val="007F3D7D"/>
    <w:rsid w:val="007F4FEC"/>
    <w:rsid w:val="0080002E"/>
    <w:rsid w:val="0080313B"/>
    <w:rsid w:val="0080645D"/>
    <w:rsid w:val="008067F9"/>
    <w:rsid w:val="008074A7"/>
    <w:rsid w:val="00810CCF"/>
    <w:rsid w:val="00817B1D"/>
    <w:rsid w:val="00817D36"/>
    <w:rsid w:val="00824E23"/>
    <w:rsid w:val="00825694"/>
    <w:rsid w:val="00827E1E"/>
    <w:rsid w:val="00837328"/>
    <w:rsid w:val="0084505E"/>
    <w:rsid w:val="008460DF"/>
    <w:rsid w:val="00850C37"/>
    <w:rsid w:val="00850FDD"/>
    <w:rsid w:val="00853F0C"/>
    <w:rsid w:val="00860340"/>
    <w:rsid w:val="008605F6"/>
    <w:rsid w:val="00860861"/>
    <w:rsid w:val="00862288"/>
    <w:rsid w:val="00864021"/>
    <w:rsid w:val="00866907"/>
    <w:rsid w:val="008674AB"/>
    <w:rsid w:val="00867AFD"/>
    <w:rsid w:val="008713DE"/>
    <w:rsid w:val="0087204D"/>
    <w:rsid w:val="008720A1"/>
    <w:rsid w:val="0088039D"/>
    <w:rsid w:val="00882AE6"/>
    <w:rsid w:val="00883AE6"/>
    <w:rsid w:val="00890377"/>
    <w:rsid w:val="00891891"/>
    <w:rsid w:val="00892930"/>
    <w:rsid w:val="008965F8"/>
    <w:rsid w:val="008969D0"/>
    <w:rsid w:val="008972A9"/>
    <w:rsid w:val="008A3F2D"/>
    <w:rsid w:val="008A56D3"/>
    <w:rsid w:val="008A724D"/>
    <w:rsid w:val="008A7A2D"/>
    <w:rsid w:val="008B0174"/>
    <w:rsid w:val="008B2515"/>
    <w:rsid w:val="008B26BC"/>
    <w:rsid w:val="008B6900"/>
    <w:rsid w:val="008B756D"/>
    <w:rsid w:val="008C06A0"/>
    <w:rsid w:val="008C14EE"/>
    <w:rsid w:val="008C1E6B"/>
    <w:rsid w:val="008C572E"/>
    <w:rsid w:val="008C74CB"/>
    <w:rsid w:val="008D07E8"/>
    <w:rsid w:val="008D1483"/>
    <w:rsid w:val="008D5631"/>
    <w:rsid w:val="008E3E3F"/>
    <w:rsid w:val="008E48FE"/>
    <w:rsid w:val="008E5669"/>
    <w:rsid w:val="008E5B13"/>
    <w:rsid w:val="008E5CBD"/>
    <w:rsid w:val="008E62DC"/>
    <w:rsid w:val="008E7E1A"/>
    <w:rsid w:val="008F365A"/>
    <w:rsid w:val="008F47D4"/>
    <w:rsid w:val="008F605A"/>
    <w:rsid w:val="008F7951"/>
    <w:rsid w:val="00901681"/>
    <w:rsid w:val="00904C97"/>
    <w:rsid w:val="00912383"/>
    <w:rsid w:val="00912688"/>
    <w:rsid w:val="00913A87"/>
    <w:rsid w:val="0091421A"/>
    <w:rsid w:val="00914E76"/>
    <w:rsid w:val="00916F7E"/>
    <w:rsid w:val="009238D1"/>
    <w:rsid w:val="00926B17"/>
    <w:rsid w:val="0093076E"/>
    <w:rsid w:val="00932F76"/>
    <w:rsid w:val="00933274"/>
    <w:rsid w:val="009348B6"/>
    <w:rsid w:val="00937BBB"/>
    <w:rsid w:val="009422F3"/>
    <w:rsid w:val="00942496"/>
    <w:rsid w:val="00947C47"/>
    <w:rsid w:val="00947EC7"/>
    <w:rsid w:val="00952537"/>
    <w:rsid w:val="00953943"/>
    <w:rsid w:val="00957B6E"/>
    <w:rsid w:val="00960962"/>
    <w:rsid w:val="00962BFA"/>
    <w:rsid w:val="0096311E"/>
    <w:rsid w:val="00966669"/>
    <w:rsid w:val="00974846"/>
    <w:rsid w:val="00975D29"/>
    <w:rsid w:val="0097703F"/>
    <w:rsid w:val="0097743C"/>
    <w:rsid w:val="0098098F"/>
    <w:rsid w:val="00980EFC"/>
    <w:rsid w:val="0098137F"/>
    <w:rsid w:val="00983A82"/>
    <w:rsid w:val="0098502B"/>
    <w:rsid w:val="00985DF1"/>
    <w:rsid w:val="00987D27"/>
    <w:rsid w:val="00992322"/>
    <w:rsid w:val="00997015"/>
    <w:rsid w:val="009A14B1"/>
    <w:rsid w:val="009A1C27"/>
    <w:rsid w:val="009A2DE5"/>
    <w:rsid w:val="009B367A"/>
    <w:rsid w:val="009B67E6"/>
    <w:rsid w:val="009C2199"/>
    <w:rsid w:val="009C29EF"/>
    <w:rsid w:val="009C2D0F"/>
    <w:rsid w:val="009C35CE"/>
    <w:rsid w:val="009C3D55"/>
    <w:rsid w:val="009D24D4"/>
    <w:rsid w:val="009D58AB"/>
    <w:rsid w:val="009E59A3"/>
    <w:rsid w:val="009F0942"/>
    <w:rsid w:val="009F09BF"/>
    <w:rsid w:val="009F6052"/>
    <w:rsid w:val="00A0088E"/>
    <w:rsid w:val="00A0343A"/>
    <w:rsid w:val="00A05614"/>
    <w:rsid w:val="00A077F1"/>
    <w:rsid w:val="00A11125"/>
    <w:rsid w:val="00A1159D"/>
    <w:rsid w:val="00A12D6F"/>
    <w:rsid w:val="00A1486C"/>
    <w:rsid w:val="00A21326"/>
    <w:rsid w:val="00A21CA0"/>
    <w:rsid w:val="00A304FC"/>
    <w:rsid w:val="00A31249"/>
    <w:rsid w:val="00A316A5"/>
    <w:rsid w:val="00A33028"/>
    <w:rsid w:val="00A34D04"/>
    <w:rsid w:val="00A4350B"/>
    <w:rsid w:val="00A45582"/>
    <w:rsid w:val="00A45B84"/>
    <w:rsid w:val="00A47A17"/>
    <w:rsid w:val="00A47B45"/>
    <w:rsid w:val="00A50134"/>
    <w:rsid w:val="00A504DF"/>
    <w:rsid w:val="00A552BD"/>
    <w:rsid w:val="00A601F2"/>
    <w:rsid w:val="00A650B4"/>
    <w:rsid w:val="00A663E7"/>
    <w:rsid w:val="00A66F28"/>
    <w:rsid w:val="00A66F78"/>
    <w:rsid w:val="00A6702D"/>
    <w:rsid w:val="00A67C9A"/>
    <w:rsid w:val="00A76456"/>
    <w:rsid w:val="00A77B57"/>
    <w:rsid w:val="00A852F3"/>
    <w:rsid w:val="00A90023"/>
    <w:rsid w:val="00A9047D"/>
    <w:rsid w:val="00A9070A"/>
    <w:rsid w:val="00A91095"/>
    <w:rsid w:val="00A91F15"/>
    <w:rsid w:val="00A957BE"/>
    <w:rsid w:val="00A96477"/>
    <w:rsid w:val="00A96AB5"/>
    <w:rsid w:val="00AA22AE"/>
    <w:rsid w:val="00AA2800"/>
    <w:rsid w:val="00AA33C5"/>
    <w:rsid w:val="00AA37EB"/>
    <w:rsid w:val="00AA39FD"/>
    <w:rsid w:val="00AA6E2E"/>
    <w:rsid w:val="00AB2C94"/>
    <w:rsid w:val="00AB5958"/>
    <w:rsid w:val="00AD41BA"/>
    <w:rsid w:val="00AD5473"/>
    <w:rsid w:val="00AD64A1"/>
    <w:rsid w:val="00AE36AC"/>
    <w:rsid w:val="00AE3D89"/>
    <w:rsid w:val="00AE4236"/>
    <w:rsid w:val="00AE429C"/>
    <w:rsid w:val="00AE42A1"/>
    <w:rsid w:val="00AE7C21"/>
    <w:rsid w:val="00AF2DBF"/>
    <w:rsid w:val="00B01624"/>
    <w:rsid w:val="00B01D48"/>
    <w:rsid w:val="00B10028"/>
    <w:rsid w:val="00B1642B"/>
    <w:rsid w:val="00B164F2"/>
    <w:rsid w:val="00B22A5E"/>
    <w:rsid w:val="00B23740"/>
    <w:rsid w:val="00B2576A"/>
    <w:rsid w:val="00B32C28"/>
    <w:rsid w:val="00B347F2"/>
    <w:rsid w:val="00B362DB"/>
    <w:rsid w:val="00B37D67"/>
    <w:rsid w:val="00B43857"/>
    <w:rsid w:val="00B47AEA"/>
    <w:rsid w:val="00B51AA9"/>
    <w:rsid w:val="00B54305"/>
    <w:rsid w:val="00B61118"/>
    <w:rsid w:val="00B632C1"/>
    <w:rsid w:val="00B65AFF"/>
    <w:rsid w:val="00B708CF"/>
    <w:rsid w:val="00B712F6"/>
    <w:rsid w:val="00B71BD3"/>
    <w:rsid w:val="00B7342D"/>
    <w:rsid w:val="00B804A3"/>
    <w:rsid w:val="00B82A73"/>
    <w:rsid w:val="00B83E2B"/>
    <w:rsid w:val="00B957AD"/>
    <w:rsid w:val="00BA01C9"/>
    <w:rsid w:val="00BA14B5"/>
    <w:rsid w:val="00BA26CE"/>
    <w:rsid w:val="00BA2F2A"/>
    <w:rsid w:val="00BA4148"/>
    <w:rsid w:val="00BB1901"/>
    <w:rsid w:val="00BB6AD3"/>
    <w:rsid w:val="00BB72CF"/>
    <w:rsid w:val="00BB7C93"/>
    <w:rsid w:val="00BC1643"/>
    <w:rsid w:val="00BC233B"/>
    <w:rsid w:val="00BC3033"/>
    <w:rsid w:val="00BC3EE4"/>
    <w:rsid w:val="00BC6763"/>
    <w:rsid w:val="00BC6FD7"/>
    <w:rsid w:val="00BD14E5"/>
    <w:rsid w:val="00BD1DC2"/>
    <w:rsid w:val="00BD4062"/>
    <w:rsid w:val="00BD49EB"/>
    <w:rsid w:val="00BD666D"/>
    <w:rsid w:val="00BD6B93"/>
    <w:rsid w:val="00BE1D08"/>
    <w:rsid w:val="00BE2FA8"/>
    <w:rsid w:val="00BE39D6"/>
    <w:rsid w:val="00BE4089"/>
    <w:rsid w:val="00BE6E71"/>
    <w:rsid w:val="00BE771F"/>
    <w:rsid w:val="00BF0321"/>
    <w:rsid w:val="00BF16DB"/>
    <w:rsid w:val="00BF6238"/>
    <w:rsid w:val="00BF77EC"/>
    <w:rsid w:val="00C0216D"/>
    <w:rsid w:val="00C0611E"/>
    <w:rsid w:val="00C076F5"/>
    <w:rsid w:val="00C101F6"/>
    <w:rsid w:val="00C10C19"/>
    <w:rsid w:val="00C12D35"/>
    <w:rsid w:val="00C147E0"/>
    <w:rsid w:val="00C15E43"/>
    <w:rsid w:val="00C319F8"/>
    <w:rsid w:val="00C37426"/>
    <w:rsid w:val="00C408D7"/>
    <w:rsid w:val="00C55F30"/>
    <w:rsid w:val="00C621C8"/>
    <w:rsid w:val="00C64D1E"/>
    <w:rsid w:val="00C7080A"/>
    <w:rsid w:val="00C728A8"/>
    <w:rsid w:val="00C73BF6"/>
    <w:rsid w:val="00C74490"/>
    <w:rsid w:val="00C76C6A"/>
    <w:rsid w:val="00C77F43"/>
    <w:rsid w:val="00C81D5E"/>
    <w:rsid w:val="00C8416F"/>
    <w:rsid w:val="00C85C02"/>
    <w:rsid w:val="00C86BCC"/>
    <w:rsid w:val="00C90FBE"/>
    <w:rsid w:val="00C94121"/>
    <w:rsid w:val="00C952F3"/>
    <w:rsid w:val="00C96E9F"/>
    <w:rsid w:val="00C97E8F"/>
    <w:rsid w:val="00CA309F"/>
    <w:rsid w:val="00CA62ED"/>
    <w:rsid w:val="00CA77CB"/>
    <w:rsid w:val="00CB2447"/>
    <w:rsid w:val="00CB26D6"/>
    <w:rsid w:val="00CB32C5"/>
    <w:rsid w:val="00CB3552"/>
    <w:rsid w:val="00CB5C16"/>
    <w:rsid w:val="00CB63AC"/>
    <w:rsid w:val="00CB648C"/>
    <w:rsid w:val="00CC0D13"/>
    <w:rsid w:val="00CC2C62"/>
    <w:rsid w:val="00CC4369"/>
    <w:rsid w:val="00CC46FE"/>
    <w:rsid w:val="00CD23F3"/>
    <w:rsid w:val="00CD3112"/>
    <w:rsid w:val="00CD4527"/>
    <w:rsid w:val="00CE12B2"/>
    <w:rsid w:val="00CF0121"/>
    <w:rsid w:val="00CF17D7"/>
    <w:rsid w:val="00CF4DA0"/>
    <w:rsid w:val="00CF5460"/>
    <w:rsid w:val="00CF5845"/>
    <w:rsid w:val="00D01292"/>
    <w:rsid w:val="00D0170F"/>
    <w:rsid w:val="00D03D89"/>
    <w:rsid w:val="00D03FF7"/>
    <w:rsid w:val="00D05D10"/>
    <w:rsid w:val="00D06251"/>
    <w:rsid w:val="00D114F6"/>
    <w:rsid w:val="00D15A43"/>
    <w:rsid w:val="00D1623A"/>
    <w:rsid w:val="00D166BD"/>
    <w:rsid w:val="00D17261"/>
    <w:rsid w:val="00D233AB"/>
    <w:rsid w:val="00D23737"/>
    <w:rsid w:val="00D30380"/>
    <w:rsid w:val="00D32569"/>
    <w:rsid w:val="00D40453"/>
    <w:rsid w:val="00D45A47"/>
    <w:rsid w:val="00D46916"/>
    <w:rsid w:val="00D47849"/>
    <w:rsid w:val="00D5113B"/>
    <w:rsid w:val="00D54D6A"/>
    <w:rsid w:val="00D5532C"/>
    <w:rsid w:val="00D671FA"/>
    <w:rsid w:val="00D75878"/>
    <w:rsid w:val="00D76488"/>
    <w:rsid w:val="00D77A8F"/>
    <w:rsid w:val="00D8109B"/>
    <w:rsid w:val="00D8568B"/>
    <w:rsid w:val="00D91F4E"/>
    <w:rsid w:val="00D929E9"/>
    <w:rsid w:val="00D92E9E"/>
    <w:rsid w:val="00DA15C4"/>
    <w:rsid w:val="00DB1E0B"/>
    <w:rsid w:val="00DB25FC"/>
    <w:rsid w:val="00DB3444"/>
    <w:rsid w:val="00DC072A"/>
    <w:rsid w:val="00DC0AA3"/>
    <w:rsid w:val="00DC1A13"/>
    <w:rsid w:val="00DC326F"/>
    <w:rsid w:val="00DC4BD4"/>
    <w:rsid w:val="00DD2A79"/>
    <w:rsid w:val="00DD4164"/>
    <w:rsid w:val="00DD433A"/>
    <w:rsid w:val="00DD5712"/>
    <w:rsid w:val="00DD6DE2"/>
    <w:rsid w:val="00DE2DAB"/>
    <w:rsid w:val="00DE3CCA"/>
    <w:rsid w:val="00DE5FF2"/>
    <w:rsid w:val="00DF1217"/>
    <w:rsid w:val="00DF14FD"/>
    <w:rsid w:val="00E01DA2"/>
    <w:rsid w:val="00E02040"/>
    <w:rsid w:val="00E02F74"/>
    <w:rsid w:val="00E030DF"/>
    <w:rsid w:val="00E2108B"/>
    <w:rsid w:val="00E24B00"/>
    <w:rsid w:val="00E26C9F"/>
    <w:rsid w:val="00E31719"/>
    <w:rsid w:val="00E36C40"/>
    <w:rsid w:val="00E45A97"/>
    <w:rsid w:val="00E52E34"/>
    <w:rsid w:val="00E54D82"/>
    <w:rsid w:val="00E5536C"/>
    <w:rsid w:val="00E617B7"/>
    <w:rsid w:val="00E71B15"/>
    <w:rsid w:val="00E73E2D"/>
    <w:rsid w:val="00E76EE1"/>
    <w:rsid w:val="00E8194C"/>
    <w:rsid w:val="00E8596B"/>
    <w:rsid w:val="00E86401"/>
    <w:rsid w:val="00E91266"/>
    <w:rsid w:val="00E91E02"/>
    <w:rsid w:val="00E937C6"/>
    <w:rsid w:val="00E9404B"/>
    <w:rsid w:val="00EA0E28"/>
    <w:rsid w:val="00EA319D"/>
    <w:rsid w:val="00EB0AF3"/>
    <w:rsid w:val="00EB5E76"/>
    <w:rsid w:val="00EB620B"/>
    <w:rsid w:val="00EC186D"/>
    <w:rsid w:val="00EC3001"/>
    <w:rsid w:val="00EC56CF"/>
    <w:rsid w:val="00ED0156"/>
    <w:rsid w:val="00ED0508"/>
    <w:rsid w:val="00ED0787"/>
    <w:rsid w:val="00ED36A6"/>
    <w:rsid w:val="00ED4AD4"/>
    <w:rsid w:val="00EE3631"/>
    <w:rsid w:val="00EE4E93"/>
    <w:rsid w:val="00EF168C"/>
    <w:rsid w:val="00EF5202"/>
    <w:rsid w:val="00F01E02"/>
    <w:rsid w:val="00F02F88"/>
    <w:rsid w:val="00F101AA"/>
    <w:rsid w:val="00F15792"/>
    <w:rsid w:val="00F163EC"/>
    <w:rsid w:val="00F25264"/>
    <w:rsid w:val="00F26010"/>
    <w:rsid w:val="00F262DA"/>
    <w:rsid w:val="00F27481"/>
    <w:rsid w:val="00F31E01"/>
    <w:rsid w:val="00F33DCE"/>
    <w:rsid w:val="00F43071"/>
    <w:rsid w:val="00F4569B"/>
    <w:rsid w:val="00F46F3C"/>
    <w:rsid w:val="00F5184C"/>
    <w:rsid w:val="00F525BC"/>
    <w:rsid w:val="00F52EE0"/>
    <w:rsid w:val="00F54310"/>
    <w:rsid w:val="00F56E87"/>
    <w:rsid w:val="00F63AEB"/>
    <w:rsid w:val="00F650E1"/>
    <w:rsid w:val="00F659A3"/>
    <w:rsid w:val="00F84E11"/>
    <w:rsid w:val="00F85BAB"/>
    <w:rsid w:val="00F862A9"/>
    <w:rsid w:val="00F87691"/>
    <w:rsid w:val="00F90EF4"/>
    <w:rsid w:val="00FA1B96"/>
    <w:rsid w:val="00FA2CCB"/>
    <w:rsid w:val="00FA2EFF"/>
    <w:rsid w:val="00FA5BE2"/>
    <w:rsid w:val="00FB1C0C"/>
    <w:rsid w:val="00FB413A"/>
    <w:rsid w:val="00FB7789"/>
    <w:rsid w:val="00FC184A"/>
    <w:rsid w:val="00FC2260"/>
    <w:rsid w:val="00FC3169"/>
    <w:rsid w:val="00FC5593"/>
    <w:rsid w:val="00FC5C45"/>
    <w:rsid w:val="00FD01D3"/>
    <w:rsid w:val="00FD03E8"/>
    <w:rsid w:val="00FD0484"/>
    <w:rsid w:val="00FD562D"/>
    <w:rsid w:val="00FD7334"/>
    <w:rsid w:val="00FE0549"/>
    <w:rsid w:val="00FE05A7"/>
    <w:rsid w:val="00FE406E"/>
    <w:rsid w:val="00FE5E1C"/>
    <w:rsid w:val="00FE6211"/>
    <w:rsid w:val="00FE6B55"/>
    <w:rsid w:val="00FE75CF"/>
    <w:rsid w:val="00FE79BF"/>
    <w:rsid w:val="00FF00B3"/>
    <w:rsid w:val="00FF0269"/>
    <w:rsid w:val="00FF7D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2603EC89"/>
  <w15:docId w15:val="{FB7B9CFD-A890-4225-9F8B-6A4478564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E05A7"/>
    <w:pPr>
      <w:jc w:val="both"/>
    </w:pPr>
    <w:rPr>
      <w:rFonts w:ascii="Arial" w:hAnsi="Arial"/>
      <w:lang w:val="es-ES_tradnl"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D5532C"/>
    <w:pPr>
      <w:keepNext/>
      <w:numPr>
        <w:numId w:val="1"/>
      </w:numPr>
      <w:pBdr>
        <w:bottom w:val="single" w:sz="4" w:space="1" w:color="auto"/>
      </w:pBdr>
      <w:spacing w:before="240" w:after="120"/>
      <w:ind w:right="6802"/>
      <w:outlineLvl w:val="0"/>
    </w:pPr>
    <w:rPr>
      <w:rFonts w:cs="Arial"/>
      <w:b/>
      <w:bCs/>
      <w:kern w:val="28"/>
      <w:sz w:val="24"/>
      <w:szCs w:val="24"/>
      <w:u w:val="single"/>
    </w:rPr>
  </w:style>
  <w:style w:type="paragraph" w:styleId="Ttulo2">
    <w:name w:val="heading 2"/>
    <w:basedOn w:val="Normal"/>
    <w:next w:val="Normal"/>
    <w:qFormat/>
    <w:rsid w:val="00FE05A7"/>
    <w:pPr>
      <w:keepNext/>
      <w:numPr>
        <w:ilvl w:val="1"/>
        <w:numId w:val="1"/>
      </w:numPr>
      <w:spacing w:before="240" w:after="120"/>
      <w:outlineLvl w:val="1"/>
    </w:pPr>
    <w:rPr>
      <w:b/>
      <w:i/>
      <w:sz w:val="24"/>
    </w:rPr>
  </w:style>
  <w:style w:type="paragraph" w:styleId="Ttulo3">
    <w:name w:val="heading 3"/>
    <w:basedOn w:val="Normal"/>
    <w:next w:val="Normal"/>
    <w:qFormat/>
    <w:rsid w:val="00FE05A7"/>
    <w:pPr>
      <w:keepNext/>
      <w:numPr>
        <w:ilvl w:val="2"/>
        <w:numId w:val="1"/>
      </w:numPr>
      <w:spacing w:before="240" w:after="120"/>
      <w:outlineLvl w:val="2"/>
    </w:pPr>
    <w:rPr>
      <w:sz w:val="24"/>
    </w:rPr>
  </w:style>
  <w:style w:type="paragraph" w:styleId="Ttulo4">
    <w:name w:val="heading 4"/>
    <w:basedOn w:val="Normal"/>
    <w:next w:val="Normal"/>
    <w:qFormat/>
    <w:rsid w:val="00FE05A7"/>
    <w:pPr>
      <w:keepNext/>
      <w:numPr>
        <w:ilvl w:val="3"/>
        <w:numId w:val="1"/>
      </w:numPr>
      <w:spacing w:before="120" w:after="120"/>
      <w:ind w:right="4026"/>
      <w:jc w:val="left"/>
      <w:outlineLvl w:val="3"/>
    </w:pPr>
  </w:style>
  <w:style w:type="paragraph" w:styleId="Ttulo5">
    <w:name w:val="heading 5"/>
    <w:basedOn w:val="Normal"/>
    <w:next w:val="Normal"/>
    <w:qFormat/>
    <w:rsid w:val="00FE05A7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Ttulo6">
    <w:name w:val="heading 6"/>
    <w:basedOn w:val="Normal"/>
    <w:next w:val="Normal"/>
    <w:qFormat/>
    <w:rsid w:val="00FE05A7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Ttulo7">
    <w:name w:val="heading 7"/>
    <w:basedOn w:val="Normal"/>
    <w:next w:val="Normal"/>
    <w:qFormat/>
    <w:rsid w:val="00FE05A7"/>
    <w:pPr>
      <w:numPr>
        <w:ilvl w:val="6"/>
        <w:numId w:val="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rsid w:val="00FE05A7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Ttulo9">
    <w:name w:val="heading 9"/>
    <w:basedOn w:val="Normal"/>
    <w:next w:val="Normal"/>
    <w:qFormat/>
    <w:rsid w:val="00FE05A7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Mapadeldocumento">
    <w:name w:val="Document Map"/>
    <w:basedOn w:val="Normal"/>
    <w:semiHidden/>
    <w:rsid w:val="00FE05A7"/>
    <w:pPr>
      <w:shd w:val="clear" w:color="auto" w:fill="000080"/>
    </w:pPr>
    <w:rPr>
      <w:rFonts w:ascii="Tahoma" w:hAnsi="Tahoma"/>
    </w:rPr>
  </w:style>
  <w:style w:type="paragraph" w:styleId="Encabezado">
    <w:name w:val="header"/>
    <w:aliases w:val="Encabezado 1"/>
    <w:basedOn w:val="Normal"/>
    <w:link w:val="EncabezadoCar"/>
    <w:rsid w:val="00FE05A7"/>
    <w:pPr>
      <w:tabs>
        <w:tab w:val="center" w:pos="4153"/>
        <w:tab w:val="right" w:pos="8306"/>
      </w:tabs>
    </w:pPr>
    <w:rPr>
      <w:sz w:val="18"/>
    </w:rPr>
  </w:style>
  <w:style w:type="paragraph" w:styleId="Piedepgina">
    <w:name w:val="footer"/>
    <w:basedOn w:val="Normal"/>
    <w:rsid w:val="00FE05A7"/>
    <w:pPr>
      <w:tabs>
        <w:tab w:val="center" w:pos="4153"/>
        <w:tab w:val="right" w:pos="8306"/>
      </w:tabs>
    </w:pPr>
    <w:rPr>
      <w:sz w:val="18"/>
    </w:rPr>
  </w:style>
  <w:style w:type="paragraph" w:customStyle="1" w:styleId="BodyNumbered">
    <w:name w:val="Body Numbered"/>
    <w:rsid w:val="00FE05A7"/>
    <w:pPr>
      <w:numPr>
        <w:numId w:val="2"/>
      </w:numPr>
    </w:pPr>
    <w:rPr>
      <w:rFonts w:ascii="Arial" w:hAnsi="Arial"/>
      <w:noProof/>
      <w:lang w:val="es-ES" w:eastAsia="es-ES"/>
    </w:rPr>
  </w:style>
  <w:style w:type="paragraph" w:styleId="TDC1">
    <w:name w:val="toc 1"/>
    <w:basedOn w:val="Normal"/>
    <w:next w:val="Normal"/>
    <w:autoRedefine/>
    <w:semiHidden/>
    <w:rsid w:val="00FE05A7"/>
    <w:pPr>
      <w:tabs>
        <w:tab w:val="left" w:pos="400"/>
        <w:tab w:val="right" w:leader="dot" w:pos="10206"/>
      </w:tabs>
      <w:spacing w:before="120" w:after="120"/>
      <w:jc w:val="left"/>
    </w:pPr>
    <w:rPr>
      <w:rFonts w:ascii="Times New Roman" w:hAnsi="Times New Roman"/>
      <w:b/>
      <w:caps/>
      <w:noProof/>
      <w:sz w:val="24"/>
    </w:rPr>
  </w:style>
  <w:style w:type="paragraph" w:styleId="TDC2">
    <w:name w:val="toc 2"/>
    <w:basedOn w:val="Normal"/>
    <w:next w:val="Normal"/>
    <w:autoRedefine/>
    <w:semiHidden/>
    <w:rsid w:val="00FE05A7"/>
    <w:pPr>
      <w:tabs>
        <w:tab w:val="left" w:pos="800"/>
        <w:tab w:val="right" w:leader="dot" w:pos="10206"/>
      </w:tabs>
      <w:ind w:left="200"/>
      <w:jc w:val="left"/>
    </w:pPr>
    <w:rPr>
      <w:rFonts w:ascii="Garamond" w:hAnsi="Garamond"/>
      <w:b/>
      <w:iCs/>
      <w:smallCaps/>
      <w:noProof/>
      <w:szCs w:val="24"/>
    </w:rPr>
  </w:style>
  <w:style w:type="paragraph" w:styleId="TDC3">
    <w:name w:val="toc 3"/>
    <w:basedOn w:val="Normal"/>
    <w:next w:val="Normal"/>
    <w:autoRedefine/>
    <w:semiHidden/>
    <w:rsid w:val="00FE05A7"/>
    <w:pPr>
      <w:tabs>
        <w:tab w:val="left" w:pos="1200"/>
        <w:tab w:val="right" w:leader="dot" w:pos="10206"/>
      </w:tabs>
      <w:ind w:left="400"/>
      <w:jc w:val="left"/>
    </w:pPr>
    <w:rPr>
      <w:rFonts w:ascii="Garamond" w:hAnsi="Garamond"/>
      <w:b/>
      <w:noProof/>
    </w:rPr>
  </w:style>
  <w:style w:type="paragraph" w:styleId="TDC4">
    <w:name w:val="toc 4"/>
    <w:basedOn w:val="Normal"/>
    <w:next w:val="Normal"/>
    <w:autoRedefine/>
    <w:semiHidden/>
    <w:rsid w:val="00FE05A7"/>
    <w:pPr>
      <w:ind w:left="600"/>
      <w:jc w:val="left"/>
    </w:pPr>
    <w:rPr>
      <w:rFonts w:ascii="Times New Roman" w:hAnsi="Times New Roman"/>
      <w:sz w:val="18"/>
    </w:rPr>
  </w:style>
  <w:style w:type="paragraph" w:styleId="TDC5">
    <w:name w:val="toc 5"/>
    <w:basedOn w:val="Normal"/>
    <w:next w:val="Normal"/>
    <w:autoRedefine/>
    <w:semiHidden/>
    <w:rsid w:val="00FE05A7"/>
    <w:pPr>
      <w:ind w:left="800"/>
      <w:jc w:val="left"/>
    </w:pPr>
    <w:rPr>
      <w:rFonts w:ascii="Times New Roman" w:hAnsi="Times New Roman"/>
      <w:sz w:val="18"/>
    </w:rPr>
  </w:style>
  <w:style w:type="paragraph" w:styleId="TDC6">
    <w:name w:val="toc 6"/>
    <w:basedOn w:val="Normal"/>
    <w:next w:val="Normal"/>
    <w:autoRedefine/>
    <w:semiHidden/>
    <w:rsid w:val="00FE05A7"/>
    <w:pPr>
      <w:ind w:left="1000"/>
      <w:jc w:val="left"/>
    </w:pPr>
    <w:rPr>
      <w:rFonts w:ascii="Times New Roman" w:hAnsi="Times New Roman"/>
      <w:sz w:val="18"/>
    </w:rPr>
  </w:style>
  <w:style w:type="paragraph" w:styleId="TDC7">
    <w:name w:val="toc 7"/>
    <w:basedOn w:val="Normal"/>
    <w:next w:val="Normal"/>
    <w:autoRedefine/>
    <w:semiHidden/>
    <w:rsid w:val="00FE05A7"/>
    <w:pPr>
      <w:ind w:left="1200"/>
      <w:jc w:val="left"/>
    </w:pPr>
    <w:rPr>
      <w:rFonts w:ascii="Times New Roman" w:hAnsi="Times New Roman"/>
      <w:sz w:val="18"/>
    </w:rPr>
  </w:style>
  <w:style w:type="paragraph" w:styleId="TDC8">
    <w:name w:val="toc 8"/>
    <w:basedOn w:val="Normal"/>
    <w:next w:val="Normal"/>
    <w:autoRedefine/>
    <w:semiHidden/>
    <w:rsid w:val="00FE05A7"/>
    <w:pPr>
      <w:ind w:left="1400"/>
      <w:jc w:val="left"/>
    </w:pPr>
    <w:rPr>
      <w:rFonts w:ascii="Times New Roman" w:hAnsi="Times New Roman"/>
      <w:sz w:val="18"/>
    </w:rPr>
  </w:style>
  <w:style w:type="paragraph" w:styleId="TDC9">
    <w:name w:val="toc 9"/>
    <w:basedOn w:val="Normal"/>
    <w:next w:val="Normal"/>
    <w:autoRedefine/>
    <w:semiHidden/>
    <w:rsid w:val="00FE05A7"/>
    <w:pPr>
      <w:ind w:left="1600"/>
      <w:jc w:val="left"/>
    </w:pPr>
    <w:rPr>
      <w:rFonts w:ascii="Times New Roman" w:hAnsi="Times New Roman"/>
      <w:sz w:val="18"/>
    </w:rPr>
  </w:style>
  <w:style w:type="paragraph" w:styleId="Sangradetextonormal">
    <w:name w:val="Body Text Indent"/>
    <w:basedOn w:val="Normal"/>
    <w:rsid w:val="00FE05A7"/>
    <w:pPr>
      <w:spacing w:after="120" w:line="240" w:lineRule="exact"/>
      <w:ind w:left="720"/>
      <w:jc w:val="left"/>
    </w:pPr>
    <w:rPr>
      <w:lang w:val="es-ES"/>
    </w:rPr>
  </w:style>
  <w:style w:type="paragraph" w:styleId="Textoindependiente">
    <w:name w:val="Body Text"/>
    <w:basedOn w:val="Normal"/>
    <w:rsid w:val="00FE05A7"/>
    <w:rPr>
      <w:sz w:val="24"/>
    </w:rPr>
  </w:style>
  <w:style w:type="paragraph" w:styleId="Textoindependiente2">
    <w:name w:val="Body Text 2"/>
    <w:basedOn w:val="Normal"/>
    <w:rsid w:val="00FE05A7"/>
    <w:pPr>
      <w:ind w:right="45"/>
    </w:pPr>
    <w:rPr>
      <w:sz w:val="16"/>
    </w:rPr>
  </w:style>
  <w:style w:type="paragraph" w:styleId="Textoindependiente3">
    <w:name w:val="Body Text 3"/>
    <w:basedOn w:val="Normal"/>
    <w:link w:val="Textoindependiente3Car"/>
    <w:rsid w:val="00FE05A7"/>
    <w:pPr>
      <w:ind w:right="-376"/>
    </w:pPr>
  </w:style>
  <w:style w:type="character" w:styleId="Hipervnculo">
    <w:name w:val="Hyperlink"/>
    <w:rsid w:val="00FE05A7"/>
    <w:rPr>
      <w:color w:val="0000FF"/>
      <w:u w:val="single"/>
    </w:rPr>
  </w:style>
  <w:style w:type="paragraph" w:styleId="Textodebloque">
    <w:name w:val="Block Text"/>
    <w:basedOn w:val="Normal"/>
    <w:rsid w:val="00FE05A7"/>
    <w:pPr>
      <w:ind w:left="705" w:right="-91" w:hanging="705"/>
    </w:pPr>
  </w:style>
  <w:style w:type="paragraph" w:styleId="Listaconvietas">
    <w:name w:val="List Bullet"/>
    <w:basedOn w:val="Normal"/>
    <w:autoRedefine/>
    <w:rsid w:val="00FE05A7"/>
    <w:pPr>
      <w:numPr>
        <w:numId w:val="3"/>
      </w:numPr>
    </w:pPr>
  </w:style>
  <w:style w:type="character" w:styleId="Hipervnculovisitado">
    <w:name w:val="FollowedHyperlink"/>
    <w:rsid w:val="00FE05A7"/>
    <w:rPr>
      <w:color w:val="800080"/>
      <w:u w:val="single"/>
    </w:rPr>
  </w:style>
  <w:style w:type="paragraph" w:styleId="HTMLconformatoprevio">
    <w:name w:val="HTML Preformatted"/>
    <w:basedOn w:val="Normal"/>
    <w:rsid w:val="004E10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lang w:val="es-ES"/>
    </w:rPr>
  </w:style>
  <w:style w:type="character" w:customStyle="1" w:styleId="Ttulo1Car">
    <w:name w:val="Título 1 Car"/>
    <w:link w:val="Ttulo1"/>
    <w:rsid w:val="00D5532C"/>
    <w:rPr>
      <w:rFonts w:ascii="Arial" w:hAnsi="Arial" w:cs="Arial"/>
      <w:b/>
      <w:bCs/>
      <w:kern w:val="28"/>
      <w:sz w:val="24"/>
      <w:szCs w:val="24"/>
      <w:u w:val="single"/>
      <w:lang w:val="es-ES_tradnl" w:eastAsia="es-ES"/>
    </w:rPr>
  </w:style>
  <w:style w:type="table" w:styleId="Tablaconcuadrcula">
    <w:name w:val="Table Grid"/>
    <w:basedOn w:val="Tablanormal"/>
    <w:rsid w:val="00B65AFF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1340C1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1340C1"/>
    <w:rPr>
      <w:rFonts w:ascii="Tahoma" w:hAnsi="Tahoma" w:cs="Tahoma"/>
      <w:sz w:val="16"/>
      <w:szCs w:val="16"/>
      <w:lang w:val="es-ES_tradnl"/>
    </w:rPr>
  </w:style>
  <w:style w:type="character" w:customStyle="1" w:styleId="EncabezadoCar">
    <w:name w:val="Encabezado Car"/>
    <w:aliases w:val="Encabezado 1 Car"/>
    <w:link w:val="Encabezado"/>
    <w:rsid w:val="005824EA"/>
    <w:rPr>
      <w:rFonts w:ascii="Arial" w:hAnsi="Arial"/>
      <w:sz w:val="18"/>
      <w:lang w:val="es-ES_tradnl"/>
    </w:rPr>
  </w:style>
  <w:style w:type="character" w:customStyle="1" w:styleId="Textoindependiente3Car">
    <w:name w:val="Texto independiente 3 Car"/>
    <w:link w:val="Textoindependiente3"/>
    <w:rsid w:val="008A3F2D"/>
    <w:rPr>
      <w:rFonts w:ascii="Arial" w:hAnsi="Arial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8A3F2D"/>
    <w:pPr>
      <w:ind w:left="720"/>
      <w:jc w:val="left"/>
    </w:pPr>
    <w:rPr>
      <w:rFonts w:ascii="Times New Roman" w:eastAsia="Calibri" w:hAnsi="Times New Roman"/>
      <w:sz w:val="24"/>
      <w:szCs w:val="24"/>
      <w:lang w:val="es-CL"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1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9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4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33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0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7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2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22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7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5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20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2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1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8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79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82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8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66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5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0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4466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610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8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7505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204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1369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7164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631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87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37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25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80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1043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185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5340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1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60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2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22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9.jpeg"/><Relationship Id="rId2" Type="http://schemas.openxmlformats.org/officeDocument/2006/relationships/image" Target="media/image1.png"/><Relationship Id="rId1" Type="http://schemas.openxmlformats.org/officeDocument/2006/relationships/image" Target="media/image1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emp\d.notes.data\Plantilla%20formato%20documentaci&#243;n%20TSR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EFBE92-FD43-4C93-BEB9-50546F172D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formato documentación TSR.dot</Template>
  <TotalTime>0</TotalTime>
  <Pages>6</Pages>
  <Words>197</Words>
  <Characters>1255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Telefónica CTC Chile</dc:creator>
  <cp:lastModifiedBy>Claudia Ayala Hidalgo</cp:lastModifiedBy>
  <cp:revision>2</cp:revision>
  <cp:lastPrinted>2020-04-06T15:35:00Z</cp:lastPrinted>
  <dcterms:created xsi:type="dcterms:W3CDTF">2021-09-23T14:02:00Z</dcterms:created>
  <dcterms:modified xsi:type="dcterms:W3CDTF">2021-09-23T14:02:00Z</dcterms:modified>
</cp:coreProperties>
</file>